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1E0" w:firstRow="1" w:lastRow="1" w:firstColumn="1" w:lastColumn="1" w:noHBand="0" w:noVBand="0"/>
      </w:tblPr>
      <w:tblGrid>
        <w:gridCol w:w="9855"/>
      </w:tblGrid>
      <w:tr w:rsidR="00BB6A87" w:rsidRPr="004A57D8" w:rsidTr="00207A7C">
        <w:trPr>
          <w:trHeight w:hRule="exact" w:val="3558"/>
        </w:trPr>
        <w:tc>
          <w:tcPr>
            <w:tcW w:w="9855" w:type="dxa"/>
            <w:shd w:val="clear" w:color="auto" w:fill="auto"/>
          </w:tcPr>
          <w:p w:rsidR="00B07F85" w:rsidRPr="00A02906" w:rsidRDefault="00A02906" w:rsidP="00F66C7A">
            <w:pPr>
              <w:pStyle w:val="Title"/>
            </w:pPr>
            <w:r w:rsidRPr="00C83E05">
              <w:rPr>
                <w:rFonts w:asciiTheme="minorHAnsi" w:hAnsiTheme="minorHAnsi" w:cstheme="minorHAnsi"/>
                <w:noProof/>
                <w:szCs w:val="72"/>
                <w:lang w:eastAsia="en-AU"/>
              </w:rPr>
              <mc:AlternateContent>
                <mc:Choice Requires="wps">
                  <w:drawing>
                    <wp:anchor distT="0" distB="0" distL="114300" distR="114300" simplePos="0" relativeHeight="251659264" behindDoc="0" locked="0" layoutInCell="1" allowOverlap="1" wp14:anchorId="47A900B4" wp14:editId="398CC824">
                      <wp:simplePos x="0" y="0"/>
                      <wp:positionH relativeFrom="column">
                        <wp:posOffset>-63994</wp:posOffset>
                      </wp:positionH>
                      <wp:positionV relativeFrom="paragraph">
                        <wp:posOffset>1964055</wp:posOffset>
                      </wp:positionV>
                      <wp:extent cx="6524625" cy="428625"/>
                      <wp:effectExtent l="0" t="0" r="0" b="0"/>
                      <wp:wrapNone/>
                      <wp:docPr id="5" name="Text Box 5"/>
                      <wp:cNvGraphicFramePr/>
                      <a:graphic xmlns:a="http://schemas.openxmlformats.org/drawingml/2006/main">
                        <a:graphicData uri="http://schemas.microsoft.com/office/word/2010/wordprocessingShape">
                          <wps:wsp>
                            <wps:cNvSpPr txBox="1"/>
                            <wps:spPr>
                              <a:xfrm>
                                <a:off x="0" y="0"/>
                                <a:ext cx="6524625" cy="4286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0934" w:rsidRPr="00F221DA" w:rsidRDefault="00070934">
                                  <w:pPr>
                                    <w:rPr>
                                      <w:color w:val="FFFFFF" w:themeColor="background1"/>
                                      <w:sz w:val="40"/>
                                      <w:szCs w:val="40"/>
                                    </w:rPr>
                                  </w:pPr>
                                  <w:r>
                                    <w:rPr>
                                      <w:color w:val="FFFFFF" w:themeColor="background1"/>
                                      <w:sz w:val="40"/>
                                      <w:szCs w:val="40"/>
                                    </w:rPr>
                                    <w:t xml:space="preserve">Melbourne Strategic Assessment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5.05pt;margin-top:154.65pt;width:513.75pt;height:33.7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" filled="f" stroked="f" strokeweight=".5pt">
                      <v:textbox>
                        <w:txbxContent>
                          <w:p w:rsidR="00070934" w:rsidRPr="00F221DA" w:rsidRDefault="00070934">
                            <w:pPr>
                              <w:rPr>
                                <w:color w:val="FFFFFF" w:themeColor="background1"/>
                                <w:sz w:val="40"/>
                                <w:szCs w:val="40"/>
                              </w:rPr>
                            </w:pPr>
                            <w:r>
                              <w:rPr>
                                <w:color w:val="FFFFFF" w:themeColor="background1"/>
                                <w:sz w:val="40"/>
                                <w:szCs w:val="40"/>
                              </w:rPr>
                              <w:t xml:space="preserve">Melbourne Strategic Assessment  </w:t>
                            </w:r>
                          </w:p>
                        </w:txbxContent>
                      </v:textbox>
                    </v:shape>
                  </w:pict>
                </mc:Fallback>
              </mc:AlternateContent>
            </w:r>
            <w:r w:rsidR="00F66C7A" w:rsidRPr="00F66C7A">
              <w:t xml:space="preserve">Quality assessment metric for </w:t>
            </w:r>
            <w:r w:rsidR="00492D83">
              <w:t>‘</w:t>
            </w:r>
            <w:r w:rsidR="00492D83" w:rsidRPr="00492D83">
              <w:t xml:space="preserve">Seasonal </w:t>
            </w:r>
            <w:r w:rsidR="00492D83">
              <w:t>Herbaceous Wetlands’</w:t>
            </w:r>
          </w:p>
        </w:tc>
      </w:tr>
    </w:tbl>
    <w:p w:rsidR="00BB6A87" w:rsidRPr="008B5BB5" w:rsidRDefault="00BB6A87" w:rsidP="00BB6A87"/>
    <w:tbl>
      <w:tblPr>
        <w:tblW w:w="10709" w:type="dxa"/>
        <w:tblInd w:w="-532" w:type="dxa"/>
        <w:tblLayout w:type="fixed"/>
        <w:tblLook w:val="01E0" w:firstRow="1" w:lastRow="1" w:firstColumn="1" w:lastColumn="1" w:noHBand="0" w:noVBand="0"/>
      </w:tblPr>
      <w:tblGrid>
        <w:gridCol w:w="10709"/>
      </w:tblGrid>
      <w:tr w:rsidR="00BB6A87" w:rsidRPr="00DB5624" w:rsidTr="003F5344">
        <w:trPr>
          <w:trHeight w:hRule="exact" w:val="9982"/>
        </w:trPr>
        <w:tc>
          <w:tcPr>
            <w:tcW w:w="10709" w:type="dxa"/>
            <w:shd w:val="clear" w:color="auto" w:fill="auto"/>
            <w:tcMar>
              <w:left w:w="0" w:type="dxa"/>
              <w:right w:w="0" w:type="dxa"/>
            </w:tcMar>
          </w:tcPr>
          <w:p w:rsidR="00BB6A87" w:rsidRPr="00DB5624" w:rsidRDefault="00A92943" w:rsidP="00207A7C">
            <w:pPr>
              <w:pStyle w:val="CertHE"/>
              <w:tabs>
                <w:tab w:val="left" w:pos="459"/>
              </w:tabs>
            </w:pPr>
            <w:r>
              <w:rPr>
                <w:noProof/>
                <w:lang w:eastAsia="en-AU"/>
              </w:rPr>
              <w:drawing>
                <wp:inline distT="0" distB="0" distL="0" distR="0">
                  <wp:extent cx="6800215" cy="4533265"/>
                  <wp:effectExtent l="0" t="0" r="635"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606.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800215" cy="4533265"/>
                          </a:xfrm>
                          <a:prstGeom prst="rect">
                            <a:avLst/>
                          </a:prstGeom>
                        </pic:spPr>
                      </pic:pic>
                    </a:graphicData>
                  </a:graphic>
                </wp:inline>
              </w:drawing>
            </w:r>
          </w:p>
        </w:tc>
      </w:tr>
    </w:tbl>
    <w:p w:rsidR="00BB6A87" w:rsidRPr="00CF2728" w:rsidRDefault="00BB6A87" w:rsidP="00DC1725"/>
    <w:p w:rsidR="00BB6A87" w:rsidRDefault="00BB6A87" w:rsidP="00DC1725">
      <w:pPr>
        <w:sectPr w:rsidR="00BB6A87" w:rsidSect="0024007D">
          <w:headerReference w:type="default" r:id="rId10"/>
          <w:footerReference w:type="default" r:id="rId11"/>
          <w:type w:val="continuous"/>
          <w:pgSz w:w="11907" w:h="16840" w:code="9"/>
          <w:pgMar w:top="1701" w:right="1134" w:bottom="568" w:left="1134" w:header="709" w:footer="709" w:gutter="0"/>
          <w:cols w:space="708"/>
          <w:docGrid w:linePitch="360"/>
        </w:sectPr>
      </w:pPr>
    </w:p>
    <w:p w:rsidR="00823E6F" w:rsidRDefault="00823E6F" w:rsidP="00DF217F"/>
    <w:p w:rsidR="00422EA7" w:rsidRPr="00DF217F" w:rsidRDefault="00422EA7" w:rsidP="00DF217F">
      <w:pPr>
        <w:sectPr w:rsidR="00422EA7" w:rsidRPr="00DF217F" w:rsidSect="0024007D">
          <w:footerReference w:type="even" r:id="rId12"/>
          <w:type w:val="continuous"/>
          <w:pgSz w:w="11907" w:h="16840" w:code="9"/>
          <w:pgMar w:top="1134" w:right="1134" w:bottom="426" w:left="1134" w:header="709" w:footer="567" w:gutter="0"/>
          <w:pgNumType w:start="1"/>
          <w:cols w:space="708"/>
          <w:titlePg/>
          <w:docGrid w:linePitch="360"/>
        </w:sectPr>
      </w:pPr>
    </w:p>
    <w:tbl>
      <w:tblPr>
        <w:tblW w:w="0" w:type="auto"/>
        <w:tblLook w:val="01E0" w:firstRow="1" w:lastRow="1" w:firstColumn="1" w:lastColumn="1" w:noHBand="0" w:noVBand="0"/>
      </w:tblPr>
      <w:tblGrid>
        <w:gridCol w:w="9855"/>
      </w:tblGrid>
      <w:tr w:rsidR="00A74AEE" w:rsidTr="00566FE3">
        <w:trPr>
          <w:trHeight w:val="13912"/>
        </w:trPr>
        <w:tc>
          <w:tcPr>
            <w:tcW w:w="9855" w:type="dxa"/>
            <w:shd w:val="clear" w:color="auto" w:fill="auto"/>
            <w:vAlign w:val="bottom"/>
          </w:tcPr>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Pr="008A7E20" w:rsidRDefault="00F649B6" w:rsidP="00F649B6">
            <w:pPr>
              <w:autoSpaceDE w:val="0"/>
              <w:autoSpaceDN w:val="0"/>
              <w:adjustRightInd w:val="0"/>
              <w:spacing w:after="320"/>
              <w:rPr>
                <w:rFonts w:ascii="Arial" w:hAnsi="Arial" w:cs="Arial"/>
                <w:color w:val="343F47"/>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281AEE" w:rsidRPr="00281AEE" w:rsidRDefault="00281AEE" w:rsidP="00281AEE">
            <w:pPr>
              <w:autoSpaceDE w:val="0"/>
              <w:autoSpaceDN w:val="0"/>
              <w:adjustRightInd w:val="0"/>
              <w:spacing w:after="320"/>
              <w:rPr>
                <w:rFonts w:asciiTheme="minorHAnsi" w:eastAsiaTheme="minorHAnsi" w:hAnsiTheme="minorHAnsi" w:cstheme="minorHAnsi"/>
                <w:sz w:val="16"/>
                <w:szCs w:val="16"/>
              </w:rPr>
            </w:pPr>
            <w:r w:rsidRPr="00281AEE">
              <w:rPr>
                <w:rFonts w:asciiTheme="minorHAnsi" w:eastAsiaTheme="minorHAnsi" w:hAnsiTheme="minorHAnsi" w:cstheme="minorHAnsi"/>
                <w:noProof/>
                <w:sz w:val="16"/>
                <w:szCs w:val="16"/>
                <w:lang w:eastAsia="en-AU"/>
              </w:rPr>
              <w:drawing>
                <wp:anchor distT="0" distB="0" distL="114300" distR="114300" simplePos="0" relativeHeight="251661312" behindDoc="0" locked="0" layoutInCell="1" allowOverlap="1" wp14:anchorId="7E2B7AD3" wp14:editId="6513DB0C">
                  <wp:simplePos x="0" y="0"/>
                  <wp:positionH relativeFrom="column">
                    <wp:posOffset>1905</wp:posOffset>
                  </wp:positionH>
                  <wp:positionV relativeFrom="paragraph">
                    <wp:posOffset>208915</wp:posOffset>
                  </wp:positionV>
                  <wp:extent cx="658495" cy="237490"/>
                  <wp:effectExtent l="0" t="0" r="8255" b="0"/>
                  <wp:wrapNone/>
                  <wp:docPr id="6" name="Picture 6"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13">
                            <a:extLst>
                              <a:ext uri="{28A0092B-C50C-407E-A947-70E740481C1C}">
                                <a14:useLocalDpi xmlns:a14="http://schemas.microsoft.com/office/drawing/2010/main" val="0"/>
                              </a:ext>
                            </a:extLst>
                          </a:blip>
                          <a:stretch>
                            <a:fillRect/>
                          </a:stretch>
                        </pic:blipFill>
                        <pic:spPr>
                          <a:xfrm>
                            <a:off x="0" y="0"/>
                            <a:ext cx="658495" cy="237490"/>
                          </a:xfrm>
                          <a:prstGeom prst="rect">
                            <a:avLst/>
                          </a:prstGeom>
                        </pic:spPr>
                      </pic:pic>
                    </a:graphicData>
                  </a:graphic>
                  <wp14:sizeRelH relativeFrom="margin">
                    <wp14:pctWidth>0</wp14:pctWidth>
                  </wp14:sizeRelH>
                  <wp14:sizeRelV relativeFrom="margin">
                    <wp14:pctHeight>0</wp14:pctHeight>
                  </wp14:sizeRelV>
                </wp:anchor>
              </w:drawing>
            </w:r>
            <w:r w:rsidRPr="00281AEE">
              <w:rPr>
                <w:rFonts w:asciiTheme="minorHAnsi" w:eastAsiaTheme="minorHAnsi" w:hAnsiTheme="minorHAnsi" w:cstheme="minorHAnsi"/>
                <w:sz w:val="16"/>
                <w:szCs w:val="16"/>
              </w:rPr>
              <w:t>© The State of Victoria Department of Environmen</w:t>
            </w:r>
            <w:r w:rsidR="00F66C7A">
              <w:rPr>
                <w:rFonts w:asciiTheme="minorHAnsi" w:eastAsiaTheme="minorHAnsi" w:hAnsiTheme="minorHAnsi" w:cstheme="minorHAnsi"/>
                <w:sz w:val="16"/>
                <w:szCs w:val="16"/>
              </w:rPr>
              <w:t>t, Land, Water and Planning 2016</w:t>
            </w:r>
          </w:p>
          <w:p w:rsidR="00281AEE" w:rsidRPr="00281AEE" w:rsidRDefault="00281AEE" w:rsidP="00281AEE">
            <w:pPr>
              <w:spacing w:before="100" w:after="60" w:line="175" w:lineRule="atLeast"/>
              <w:rPr>
                <w:rFonts w:asciiTheme="minorHAnsi" w:hAnsiTheme="minorHAnsi" w:cstheme="minorHAnsi"/>
                <w:color w:val="000000" w:themeColor="text1"/>
                <w:sz w:val="16"/>
                <w:szCs w:val="16"/>
                <w:lang w:eastAsia="en-AU"/>
              </w:rPr>
            </w:pPr>
            <w:bookmarkStart w:id="0" w:name="_CreativeCommonsMarker"/>
            <w:bookmarkEnd w:id="0"/>
          </w:p>
          <w:p w:rsidR="00281AEE" w:rsidRPr="00281AEE" w:rsidRDefault="00281AEE" w:rsidP="00281AEE">
            <w:pPr>
              <w:autoSpaceDE w:val="0"/>
              <w:autoSpaceDN w:val="0"/>
              <w:adjustRightInd w:val="0"/>
              <w:spacing w:after="120" w:line="276" w:lineRule="auto"/>
              <w:rPr>
                <w:rFonts w:asciiTheme="minorHAnsi" w:eastAsia="Calibri" w:hAnsiTheme="minorHAnsi" w:cstheme="minorHAnsi"/>
                <w:color w:val="0000FF"/>
                <w:sz w:val="16"/>
                <w:szCs w:val="16"/>
                <w:u w:val="single"/>
              </w:rPr>
            </w:pPr>
            <w:r w:rsidRPr="00281AEE">
              <w:rPr>
                <w:rFonts w:asciiTheme="minorHAnsi" w:eastAsiaTheme="minorHAnsi" w:hAnsiTheme="minorHAnsi" w:cstheme="minorHAnsi"/>
                <w:sz w:val="16"/>
                <w:szCs w:val="16"/>
              </w:rPr>
              <w:t xml:space="preserve">This work is licensed under a Creative Commons Attribution 3.0 Australia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logo. To view a copy of this licence, visit </w:t>
            </w:r>
            <w:hyperlink r:id="rId14" w:history="1">
              <w:r w:rsidRPr="00281AEE">
                <w:rPr>
                  <w:rFonts w:asciiTheme="minorHAnsi" w:eastAsia="Calibri" w:hAnsiTheme="minorHAnsi" w:cstheme="minorHAnsi"/>
                  <w:color w:val="0000FF"/>
                  <w:sz w:val="16"/>
                  <w:szCs w:val="16"/>
                  <w:u w:val="single"/>
                </w:rPr>
                <w:t>http://creativecommons.org/licenses/by/3.0/au/deed.en</w:t>
              </w:r>
            </w:hyperlink>
          </w:p>
          <w:p w:rsidR="00281AEE" w:rsidRPr="00BF0FE8" w:rsidRDefault="00281AEE" w:rsidP="00281AEE">
            <w:pPr>
              <w:autoSpaceDE w:val="0"/>
              <w:autoSpaceDN w:val="0"/>
              <w:adjustRightInd w:val="0"/>
              <w:spacing w:after="200" w:line="276" w:lineRule="auto"/>
              <w:rPr>
                <w:rFonts w:asciiTheme="minorHAnsi" w:eastAsiaTheme="minorHAnsi" w:hAnsiTheme="minorHAnsi" w:cstheme="minorHAnsi"/>
                <w:sz w:val="16"/>
                <w:szCs w:val="16"/>
              </w:rPr>
            </w:pPr>
            <w:r w:rsidRPr="00BF0FE8">
              <w:rPr>
                <w:rFonts w:asciiTheme="minorHAnsi" w:eastAsiaTheme="minorHAnsi" w:hAnsiTheme="minorHAnsi" w:cstheme="minorHAnsi"/>
                <w:sz w:val="16"/>
                <w:szCs w:val="16"/>
              </w:rPr>
              <w:t xml:space="preserve">ISBN </w:t>
            </w:r>
            <w:r w:rsidR="00BF0FE8" w:rsidRPr="00BF0FE8">
              <w:rPr>
                <w:rFonts w:asciiTheme="minorHAnsi" w:eastAsiaTheme="minorHAnsi" w:hAnsiTheme="minorHAnsi" w:cstheme="minorHAnsi"/>
                <w:sz w:val="16"/>
                <w:szCs w:val="16"/>
              </w:rPr>
              <w:t>978-1-74146-791-8 (pdf)</w:t>
            </w:r>
          </w:p>
          <w:p w:rsidR="00281AEE" w:rsidRPr="00281AEE" w:rsidRDefault="00281AEE" w:rsidP="00281AEE">
            <w:pPr>
              <w:autoSpaceDE w:val="0"/>
              <w:autoSpaceDN w:val="0"/>
              <w:adjustRightInd w:val="0"/>
              <w:spacing w:after="60"/>
              <w:rPr>
                <w:rFonts w:asciiTheme="minorHAnsi" w:eastAsia="Calibri" w:hAnsiTheme="minorHAnsi" w:cstheme="minorHAnsi"/>
                <w:b/>
                <w:bCs/>
                <w:color w:val="000000"/>
                <w:sz w:val="16"/>
                <w:szCs w:val="16"/>
              </w:rPr>
            </w:pPr>
            <w:r w:rsidRPr="00281AEE">
              <w:rPr>
                <w:rFonts w:asciiTheme="minorHAnsi" w:eastAsia="Calibri" w:hAnsiTheme="minorHAnsi" w:cstheme="minorHAnsi"/>
                <w:b/>
                <w:bCs/>
                <w:color w:val="000000"/>
                <w:sz w:val="16"/>
                <w:szCs w:val="16"/>
              </w:rPr>
              <w:t>Accessibility</w:t>
            </w:r>
          </w:p>
          <w:p w:rsidR="00281AEE" w:rsidRPr="00281AEE" w:rsidRDefault="00281AEE" w:rsidP="00281AEE">
            <w:pPr>
              <w:autoSpaceDE w:val="0"/>
              <w:autoSpaceDN w:val="0"/>
              <w:adjustRightInd w:val="0"/>
              <w:spacing w:after="200" w:line="276" w:lineRule="auto"/>
              <w:rPr>
                <w:rFonts w:asciiTheme="minorHAnsi" w:eastAsia="Calibri" w:hAnsiTheme="minorHAnsi" w:cstheme="minorHAnsi"/>
                <w:color w:val="000000"/>
                <w:sz w:val="16"/>
                <w:szCs w:val="16"/>
              </w:rPr>
            </w:pPr>
            <w:r w:rsidRPr="00281AEE">
              <w:rPr>
                <w:rFonts w:asciiTheme="minorHAnsi" w:eastAsia="Calibri" w:hAnsiTheme="minorHAnsi" w:cstheme="minorHAnsi"/>
                <w:color w:val="000000"/>
                <w:sz w:val="16"/>
                <w:szCs w:val="16"/>
              </w:rPr>
              <w:t xml:space="preserve">If you would like to receive this publication in an alternative format, please telephone the DELWP Customer Service  Centre on 136186, email </w:t>
            </w:r>
            <w:hyperlink r:id="rId15" w:history="1">
              <w:r w:rsidRPr="00281AEE">
                <w:rPr>
                  <w:rFonts w:asciiTheme="minorHAnsi" w:eastAsia="Calibri" w:hAnsiTheme="minorHAnsi" w:cstheme="minorHAnsi"/>
                  <w:color w:val="0000FF"/>
                  <w:sz w:val="16"/>
                  <w:szCs w:val="16"/>
                  <w:u w:val="single"/>
                </w:rPr>
                <w:t>customer.service@delwp.vic.gov.au</w:t>
              </w:r>
            </w:hyperlink>
            <w:r w:rsidR="00BF0FE8" w:rsidRPr="00BF0FE8">
              <w:rPr>
                <w:rFonts w:asciiTheme="minorHAnsi" w:eastAsia="Calibri" w:hAnsiTheme="minorHAnsi" w:cstheme="minorHAnsi"/>
                <w:sz w:val="16"/>
                <w:szCs w:val="16"/>
              </w:rPr>
              <w:t xml:space="preserve">, </w:t>
            </w:r>
            <w:r w:rsidRPr="00BF0FE8">
              <w:rPr>
                <w:rFonts w:asciiTheme="minorHAnsi" w:eastAsia="Calibri" w:hAnsiTheme="minorHAnsi" w:cstheme="minorHAnsi"/>
                <w:sz w:val="16"/>
                <w:szCs w:val="16"/>
              </w:rPr>
              <w:t xml:space="preserve">or </w:t>
            </w:r>
            <w:r w:rsidRPr="00281AEE">
              <w:rPr>
                <w:rFonts w:asciiTheme="minorHAnsi" w:eastAsia="Calibri" w:hAnsiTheme="minorHAnsi" w:cstheme="minorHAnsi"/>
                <w:color w:val="000000"/>
                <w:sz w:val="16"/>
                <w:szCs w:val="16"/>
              </w:rPr>
              <w:t xml:space="preserve">via the National Relay Service on 133 677  </w:t>
            </w:r>
            <w:hyperlink r:id="rId16" w:history="1">
              <w:r w:rsidRPr="00281AEE">
                <w:rPr>
                  <w:rFonts w:asciiTheme="minorHAnsi" w:eastAsia="Calibri" w:hAnsiTheme="minorHAnsi" w:cstheme="minorHAnsi"/>
                  <w:color w:val="0000FF"/>
                  <w:sz w:val="16"/>
                  <w:szCs w:val="16"/>
                  <w:u w:val="single"/>
                </w:rPr>
                <w:t>www.relayservice.com.au</w:t>
              </w:r>
            </w:hyperlink>
            <w:r w:rsidRPr="00281AEE">
              <w:rPr>
                <w:rFonts w:asciiTheme="minorHAnsi" w:eastAsia="Calibri" w:hAnsiTheme="minorHAnsi" w:cstheme="minorHAnsi"/>
                <w:color w:val="000000"/>
                <w:sz w:val="16"/>
                <w:szCs w:val="16"/>
              </w:rPr>
              <w:t xml:space="preserve">. This document is also available on the internet at </w:t>
            </w:r>
            <w:hyperlink r:id="rId17" w:history="1">
              <w:r w:rsidRPr="00281AEE">
                <w:rPr>
                  <w:rFonts w:asciiTheme="minorHAnsi" w:eastAsia="Calibri" w:hAnsiTheme="minorHAnsi" w:cstheme="minorHAnsi"/>
                  <w:color w:val="0000FF"/>
                  <w:sz w:val="16"/>
                  <w:szCs w:val="16"/>
                  <w:u w:val="single"/>
                </w:rPr>
                <w:t>www.delwp.vic.gov.au</w:t>
              </w:r>
            </w:hyperlink>
          </w:p>
          <w:p w:rsidR="00281AEE" w:rsidRPr="00281AEE" w:rsidRDefault="00281AEE" w:rsidP="00281AEE">
            <w:pPr>
              <w:autoSpaceDE w:val="0"/>
              <w:autoSpaceDN w:val="0"/>
              <w:adjustRightInd w:val="0"/>
              <w:spacing w:after="60"/>
              <w:rPr>
                <w:rFonts w:asciiTheme="minorHAnsi" w:eastAsia="Calibri" w:hAnsiTheme="minorHAnsi" w:cstheme="minorHAnsi"/>
                <w:b/>
                <w:bCs/>
                <w:color w:val="000000"/>
                <w:sz w:val="16"/>
                <w:szCs w:val="16"/>
              </w:rPr>
            </w:pPr>
            <w:r w:rsidRPr="00281AEE">
              <w:rPr>
                <w:rFonts w:asciiTheme="minorHAnsi" w:eastAsia="Calibri" w:hAnsiTheme="minorHAnsi" w:cstheme="minorHAnsi"/>
                <w:b/>
                <w:bCs/>
                <w:color w:val="000000"/>
                <w:sz w:val="16"/>
                <w:szCs w:val="16"/>
              </w:rPr>
              <w:t>Disclaimer</w:t>
            </w:r>
          </w:p>
          <w:p w:rsidR="00A74AEE" w:rsidRDefault="00281AEE" w:rsidP="00281AEE">
            <w:pPr>
              <w:rPr>
                <w:rFonts w:asciiTheme="minorHAnsi" w:eastAsia="Calibri" w:hAnsiTheme="minorHAnsi" w:cstheme="minorHAnsi"/>
                <w:color w:val="000000"/>
                <w:sz w:val="16"/>
                <w:szCs w:val="16"/>
              </w:rPr>
            </w:pPr>
            <w:r w:rsidRPr="00281AEE">
              <w:rPr>
                <w:rFonts w:asciiTheme="minorHAnsi" w:eastAsia="Calibri" w:hAnsiTheme="minorHAnsi" w:cstheme="minorHAnsi"/>
                <w:color w:val="000000"/>
                <w:sz w:val="16"/>
                <w:szCs w:val="16"/>
              </w:rPr>
              <w:t>This publication may be of assistance to you but the State of Victoria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p w:rsidR="00F6241A" w:rsidRPr="00F6241A" w:rsidRDefault="00F6241A" w:rsidP="00F6241A">
            <w:pPr>
              <w:autoSpaceDE w:val="0"/>
              <w:autoSpaceDN w:val="0"/>
              <w:adjustRightInd w:val="0"/>
              <w:spacing w:after="60"/>
              <w:rPr>
                <w:rFonts w:asciiTheme="minorHAnsi" w:eastAsia="Calibri" w:hAnsiTheme="minorHAnsi" w:cstheme="minorHAnsi"/>
                <w:b/>
                <w:bCs/>
                <w:color w:val="000000"/>
                <w:sz w:val="16"/>
                <w:szCs w:val="16"/>
              </w:rPr>
            </w:pPr>
            <w:r w:rsidRPr="00F6241A">
              <w:rPr>
                <w:rFonts w:asciiTheme="minorHAnsi" w:eastAsia="Calibri" w:hAnsiTheme="minorHAnsi" w:cstheme="minorHAnsi"/>
                <w:b/>
                <w:bCs/>
                <w:color w:val="000000"/>
                <w:sz w:val="16"/>
                <w:szCs w:val="16"/>
              </w:rPr>
              <w:t>Cover photograph</w:t>
            </w:r>
          </w:p>
          <w:p w:rsidR="00F6241A" w:rsidRPr="009730D5" w:rsidRDefault="00F6241A" w:rsidP="00281AEE">
            <w:pPr>
              <w:rPr>
                <w:sz w:val="14"/>
                <w:szCs w:val="14"/>
              </w:rPr>
            </w:pPr>
            <w:r w:rsidRPr="00F6241A">
              <w:rPr>
                <w:rFonts w:asciiTheme="minorHAnsi" w:eastAsia="Calibri" w:hAnsiTheme="minorHAnsi" w:cstheme="minorHAnsi"/>
                <w:color w:val="000000"/>
                <w:sz w:val="16"/>
                <w:szCs w:val="16"/>
              </w:rPr>
              <w:t>Seasonal Herbaceous Wetland, close-up</w:t>
            </w:r>
            <w:r>
              <w:rPr>
                <w:rFonts w:asciiTheme="minorHAnsi" w:eastAsia="Calibri" w:hAnsiTheme="minorHAnsi" w:cstheme="minorHAnsi"/>
                <w:color w:val="000000"/>
                <w:sz w:val="16"/>
                <w:szCs w:val="16"/>
              </w:rPr>
              <w:t xml:space="preserve"> during a wet phase</w:t>
            </w:r>
            <w:r w:rsidRPr="00F6241A">
              <w:rPr>
                <w:rFonts w:asciiTheme="minorHAnsi" w:eastAsia="Calibri" w:hAnsiTheme="minorHAnsi" w:cstheme="minorHAnsi"/>
                <w:color w:val="000000"/>
                <w:sz w:val="16"/>
                <w:szCs w:val="16"/>
              </w:rPr>
              <w:t>, on a roadside in Western Victoria.  The yellow flowers are Swamp Billy-buttons (</w:t>
            </w:r>
            <w:proofErr w:type="spellStart"/>
            <w:r w:rsidRPr="00F6241A">
              <w:rPr>
                <w:rFonts w:asciiTheme="minorHAnsi" w:eastAsia="Calibri" w:hAnsiTheme="minorHAnsi" w:cstheme="minorHAnsi"/>
                <w:i/>
                <w:color w:val="000000"/>
                <w:sz w:val="16"/>
                <w:szCs w:val="16"/>
              </w:rPr>
              <w:t>Craspedia</w:t>
            </w:r>
            <w:proofErr w:type="spellEnd"/>
            <w:r w:rsidRPr="00F6241A">
              <w:rPr>
                <w:rFonts w:asciiTheme="minorHAnsi" w:eastAsia="Calibri" w:hAnsiTheme="minorHAnsi" w:cstheme="minorHAnsi"/>
                <w:i/>
                <w:color w:val="000000"/>
                <w:sz w:val="16"/>
                <w:szCs w:val="16"/>
              </w:rPr>
              <w:t xml:space="preserve"> </w:t>
            </w:r>
            <w:proofErr w:type="spellStart"/>
            <w:r w:rsidRPr="00F6241A">
              <w:rPr>
                <w:rFonts w:asciiTheme="minorHAnsi" w:eastAsia="Calibri" w:hAnsiTheme="minorHAnsi" w:cstheme="minorHAnsi"/>
                <w:i/>
                <w:color w:val="000000"/>
                <w:sz w:val="16"/>
                <w:szCs w:val="16"/>
              </w:rPr>
              <w:t>paludicola</w:t>
            </w:r>
            <w:proofErr w:type="spellEnd"/>
            <w:r w:rsidRPr="00F6241A">
              <w:rPr>
                <w:rFonts w:asciiTheme="minorHAnsi" w:eastAsia="Calibri" w:hAnsiTheme="minorHAnsi" w:cstheme="minorHAnsi"/>
                <w:color w:val="000000"/>
                <w:sz w:val="16"/>
                <w:szCs w:val="16"/>
              </w:rPr>
              <w:t>), and the white flowers are Swamp Daisies (</w:t>
            </w:r>
            <w:proofErr w:type="spellStart"/>
            <w:r w:rsidRPr="00F6241A">
              <w:rPr>
                <w:rFonts w:asciiTheme="minorHAnsi" w:eastAsia="Calibri" w:hAnsiTheme="minorHAnsi" w:cstheme="minorHAnsi"/>
                <w:i/>
                <w:color w:val="000000"/>
                <w:sz w:val="16"/>
                <w:szCs w:val="16"/>
              </w:rPr>
              <w:t>Allittia</w:t>
            </w:r>
            <w:proofErr w:type="spellEnd"/>
            <w:r w:rsidRPr="00F6241A">
              <w:rPr>
                <w:rFonts w:asciiTheme="minorHAnsi" w:eastAsia="Calibri" w:hAnsiTheme="minorHAnsi" w:cstheme="minorHAnsi"/>
                <w:i/>
                <w:color w:val="000000"/>
                <w:sz w:val="16"/>
                <w:szCs w:val="16"/>
              </w:rPr>
              <w:t xml:space="preserve"> </w:t>
            </w:r>
            <w:proofErr w:type="spellStart"/>
            <w:r w:rsidRPr="00F6241A">
              <w:rPr>
                <w:rFonts w:asciiTheme="minorHAnsi" w:eastAsia="Calibri" w:hAnsiTheme="minorHAnsi" w:cstheme="minorHAnsi"/>
                <w:i/>
                <w:color w:val="000000"/>
                <w:sz w:val="16"/>
                <w:szCs w:val="16"/>
              </w:rPr>
              <w:t>cardiocarpa</w:t>
            </w:r>
            <w:proofErr w:type="spellEnd"/>
            <w:r w:rsidRPr="00F6241A">
              <w:rPr>
                <w:rFonts w:asciiTheme="minorHAnsi" w:eastAsia="Calibri" w:hAnsiTheme="minorHAnsi" w:cstheme="minorHAnsi"/>
                <w:color w:val="000000"/>
                <w:sz w:val="16"/>
                <w:szCs w:val="16"/>
              </w:rPr>
              <w:t>).</w:t>
            </w:r>
            <w:r>
              <w:rPr>
                <w:rFonts w:asciiTheme="minorHAnsi" w:eastAsia="Calibri" w:hAnsiTheme="minorHAnsi" w:cstheme="minorHAnsi"/>
                <w:color w:val="000000"/>
                <w:sz w:val="16"/>
                <w:szCs w:val="16"/>
              </w:rPr>
              <w:t xml:space="preserve">  Photo: Steve Sinclair.</w:t>
            </w:r>
          </w:p>
        </w:tc>
      </w:tr>
    </w:tbl>
    <w:p w:rsidR="004536DF" w:rsidRDefault="004536DF" w:rsidP="004536DF"/>
    <w:p w:rsidR="00422EA7" w:rsidRDefault="00422EA7" w:rsidP="004536DF">
      <w:pPr>
        <w:pStyle w:val="TOCTitle"/>
        <w:sectPr w:rsidR="00422EA7" w:rsidSect="0024007D">
          <w:headerReference w:type="default" r:id="rId18"/>
          <w:footerReference w:type="default" r:id="rId19"/>
          <w:type w:val="continuous"/>
          <w:pgSz w:w="11907" w:h="16840" w:code="9"/>
          <w:pgMar w:top="1134" w:right="1134" w:bottom="425" w:left="1134" w:header="709" w:footer="567" w:gutter="0"/>
          <w:pgNumType w:start="1"/>
          <w:cols w:space="708"/>
          <w:formProt w:val="0"/>
          <w:titlePg/>
          <w:docGrid w:linePitch="360"/>
        </w:sectPr>
      </w:pPr>
    </w:p>
    <w:p w:rsidR="004578FA" w:rsidRPr="003442F7" w:rsidRDefault="004578FA" w:rsidP="004536DF">
      <w:pPr>
        <w:pStyle w:val="TOCTitle"/>
      </w:pPr>
      <w:r w:rsidRPr="00040071">
        <w:lastRenderedPageBreak/>
        <w:t>C</w:t>
      </w:r>
      <w:r w:rsidR="00B025B6" w:rsidRPr="00040071">
        <w:t>ontents</w:t>
      </w:r>
    </w:p>
    <w:p w:rsidR="005850A3" w:rsidRDefault="00A15796">
      <w:pPr>
        <w:pStyle w:val="TOC1"/>
        <w:rPr>
          <w:rFonts w:asciiTheme="minorHAnsi" w:eastAsiaTheme="minorEastAsia" w:hAnsiTheme="minorHAnsi" w:cstheme="minorBidi"/>
          <w:b w:val="0"/>
          <w:color w:val="auto"/>
          <w:szCs w:val="22"/>
          <w:lang w:val="en-AU" w:eastAsia="en-AU"/>
        </w:rPr>
      </w:pPr>
      <w:r>
        <w:fldChar w:fldCharType="begin"/>
      </w:r>
      <w:r w:rsidR="00801A56">
        <w:instrText xml:space="preserve"> TOC \h \z \t "_HA,1,</w:instrText>
      </w:r>
      <w:r>
        <w:instrText xml:space="preserve">_HB,2" </w:instrText>
      </w:r>
      <w:r>
        <w:fldChar w:fldCharType="separate"/>
      </w:r>
      <w:hyperlink w:anchor="_Toc443044135" w:history="1">
        <w:r w:rsidR="005850A3" w:rsidRPr="006C3202">
          <w:rPr>
            <w:rStyle w:val="Hyperlink"/>
          </w:rPr>
          <w:t>Terms and abbreviations</w:t>
        </w:r>
        <w:r w:rsidR="005850A3">
          <w:rPr>
            <w:webHidden/>
          </w:rPr>
          <w:tab/>
        </w:r>
        <w:r w:rsidR="005850A3">
          <w:rPr>
            <w:webHidden/>
          </w:rPr>
          <w:fldChar w:fldCharType="begin"/>
        </w:r>
        <w:r w:rsidR="005850A3">
          <w:rPr>
            <w:webHidden/>
          </w:rPr>
          <w:instrText xml:space="preserve"> PAGEREF _Toc443044135 \h </w:instrText>
        </w:r>
        <w:r w:rsidR="005850A3">
          <w:rPr>
            <w:webHidden/>
          </w:rPr>
        </w:r>
        <w:r w:rsidR="005850A3">
          <w:rPr>
            <w:webHidden/>
          </w:rPr>
          <w:fldChar w:fldCharType="separate"/>
        </w:r>
        <w:r w:rsidR="00F371D9">
          <w:rPr>
            <w:webHidden/>
          </w:rPr>
          <w:t>2</w:t>
        </w:r>
        <w:r w:rsidR="005850A3">
          <w:rPr>
            <w:webHidden/>
          </w:rPr>
          <w:fldChar w:fldCharType="end"/>
        </w:r>
      </w:hyperlink>
    </w:p>
    <w:p w:rsidR="005850A3" w:rsidRDefault="00070934">
      <w:pPr>
        <w:pStyle w:val="TOC1"/>
        <w:rPr>
          <w:rFonts w:asciiTheme="minorHAnsi" w:eastAsiaTheme="minorEastAsia" w:hAnsiTheme="minorHAnsi" w:cstheme="minorBidi"/>
          <w:b w:val="0"/>
          <w:color w:val="auto"/>
          <w:szCs w:val="22"/>
          <w:lang w:val="en-AU" w:eastAsia="en-AU"/>
        </w:rPr>
      </w:pPr>
      <w:hyperlink w:anchor="_Toc443044136" w:history="1">
        <w:r w:rsidR="005850A3" w:rsidRPr="006C3202">
          <w:rPr>
            <w:rStyle w:val="Hyperlink"/>
          </w:rPr>
          <w:t>Introduction</w:t>
        </w:r>
        <w:r w:rsidR="005850A3">
          <w:rPr>
            <w:webHidden/>
          </w:rPr>
          <w:tab/>
        </w:r>
        <w:r w:rsidR="005850A3">
          <w:rPr>
            <w:webHidden/>
          </w:rPr>
          <w:fldChar w:fldCharType="begin"/>
        </w:r>
        <w:r w:rsidR="005850A3">
          <w:rPr>
            <w:webHidden/>
          </w:rPr>
          <w:instrText xml:space="preserve"> PAGEREF _Toc443044136 \h </w:instrText>
        </w:r>
        <w:r w:rsidR="005850A3">
          <w:rPr>
            <w:webHidden/>
          </w:rPr>
        </w:r>
        <w:r w:rsidR="005850A3">
          <w:rPr>
            <w:webHidden/>
          </w:rPr>
          <w:fldChar w:fldCharType="separate"/>
        </w:r>
        <w:r w:rsidR="00F371D9">
          <w:rPr>
            <w:webHidden/>
          </w:rPr>
          <w:t>3</w:t>
        </w:r>
        <w:r w:rsidR="005850A3">
          <w:rPr>
            <w:webHidden/>
          </w:rPr>
          <w:fldChar w:fldCharType="end"/>
        </w:r>
      </w:hyperlink>
    </w:p>
    <w:p w:rsidR="005850A3" w:rsidRDefault="00070934">
      <w:pPr>
        <w:pStyle w:val="TOC2"/>
        <w:rPr>
          <w:rFonts w:asciiTheme="minorHAnsi" w:eastAsiaTheme="minorEastAsia" w:hAnsiTheme="minorHAnsi" w:cstheme="minorBidi"/>
          <w:szCs w:val="22"/>
          <w:lang w:eastAsia="en-AU"/>
        </w:rPr>
      </w:pPr>
      <w:hyperlink w:anchor="_Toc443044137" w:history="1">
        <w:r w:rsidR="005850A3" w:rsidRPr="006C3202">
          <w:rPr>
            <w:rStyle w:val="Hyperlink"/>
          </w:rPr>
          <w:t>Background</w:t>
        </w:r>
        <w:r w:rsidR="005850A3">
          <w:rPr>
            <w:webHidden/>
          </w:rPr>
          <w:tab/>
        </w:r>
        <w:r w:rsidR="005850A3">
          <w:rPr>
            <w:webHidden/>
          </w:rPr>
          <w:fldChar w:fldCharType="begin"/>
        </w:r>
        <w:r w:rsidR="005850A3">
          <w:rPr>
            <w:webHidden/>
          </w:rPr>
          <w:instrText xml:space="preserve"> PAGEREF _Toc443044137 \h </w:instrText>
        </w:r>
        <w:r w:rsidR="005850A3">
          <w:rPr>
            <w:webHidden/>
          </w:rPr>
        </w:r>
        <w:r w:rsidR="005850A3">
          <w:rPr>
            <w:webHidden/>
          </w:rPr>
          <w:fldChar w:fldCharType="separate"/>
        </w:r>
        <w:r w:rsidR="00F371D9">
          <w:rPr>
            <w:webHidden/>
          </w:rPr>
          <w:t>3</w:t>
        </w:r>
        <w:r w:rsidR="005850A3">
          <w:rPr>
            <w:webHidden/>
          </w:rPr>
          <w:fldChar w:fldCharType="end"/>
        </w:r>
      </w:hyperlink>
    </w:p>
    <w:p w:rsidR="005850A3" w:rsidRDefault="00070934">
      <w:pPr>
        <w:pStyle w:val="TOC2"/>
        <w:rPr>
          <w:rFonts w:asciiTheme="minorHAnsi" w:eastAsiaTheme="minorEastAsia" w:hAnsiTheme="minorHAnsi" w:cstheme="minorBidi"/>
          <w:szCs w:val="22"/>
          <w:lang w:eastAsia="en-AU"/>
        </w:rPr>
      </w:pPr>
      <w:hyperlink w:anchor="_Toc443044138" w:history="1">
        <w:r w:rsidR="005850A3" w:rsidRPr="006C3202">
          <w:rPr>
            <w:rStyle w:val="Hyperlink"/>
          </w:rPr>
          <w:t>Approach to defining quality</w:t>
        </w:r>
        <w:r w:rsidR="005850A3">
          <w:rPr>
            <w:webHidden/>
          </w:rPr>
          <w:tab/>
        </w:r>
        <w:r w:rsidR="005850A3">
          <w:rPr>
            <w:webHidden/>
          </w:rPr>
          <w:fldChar w:fldCharType="begin"/>
        </w:r>
        <w:r w:rsidR="005850A3">
          <w:rPr>
            <w:webHidden/>
          </w:rPr>
          <w:instrText xml:space="preserve"> PAGEREF _Toc443044138 \h </w:instrText>
        </w:r>
        <w:r w:rsidR="005850A3">
          <w:rPr>
            <w:webHidden/>
          </w:rPr>
        </w:r>
        <w:r w:rsidR="005850A3">
          <w:rPr>
            <w:webHidden/>
          </w:rPr>
          <w:fldChar w:fldCharType="separate"/>
        </w:r>
        <w:r w:rsidR="00F371D9">
          <w:rPr>
            <w:webHidden/>
          </w:rPr>
          <w:t>3</w:t>
        </w:r>
        <w:r w:rsidR="005850A3">
          <w:rPr>
            <w:webHidden/>
          </w:rPr>
          <w:fldChar w:fldCharType="end"/>
        </w:r>
      </w:hyperlink>
    </w:p>
    <w:p w:rsidR="005850A3" w:rsidRDefault="00070934">
      <w:pPr>
        <w:pStyle w:val="TOC2"/>
        <w:rPr>
          <w:rFonts w:asciiTheme="minorHAnsi" w:eastAsiaTheme="minorEastAsia" w:hAnsiTheme="minorHAnsi" w:cstheme="minorBidi"/>
          <w:szCs w:val="22"/>
          <w:lang w:eastAsia="en-AU"/>
        </w:rPr>
      </w:pPr>
      <w:hyperlink w:anchor="_Toc443044139" w:history="1">
        <w:r w:rsidR="005850A3" w:rsidRPr="006C3202">
          <w:rPr>
            <w:rStyle w:val="Hyperlink"/>
          </w:rPr>
          <w:t>Description of the vegetation of the ecological community</w:t>
        </w:r>
        <w:r w:rsidR="005850A3">
          <w:rPr>
            <w:webHidden/>
          </w:rPr>
          <w:tab/>
        </w:r>
        <w:r w:rsidR="005850A3">
          <w:rPr>
            <w:webHidden/>
          </w:rPr>
          <w:fldChar w:fldCharType="begin"/>
        </w:r>
        <w:r w:rsidR="005850A3">
          <w:rPr>
            <w:webHidden/>
          </w:rPr>
          <w:instrText xml:space="preserve"> PAGEREF _Toc443044139 \h </w:instrText>
        </w:r>
        <w:r w:rsidR="005850A3">
          <w:rPr>
            <w:webHidden/>
          </w:rPr>
        </w:r>
        <w:r w:rsidR="005850A3">
          <w:rPr>
            <w:webHidden/>
          </w:rPr>
          <w:fldChar w:fldCharType="separate"/>
        </w:r>
        <w:r w:rsidR="00F371D9">
          <w:rPr>
            <w:webHidden/>
          </w:rPr>
          <w:t>4</w:t>
        </w:r>
        <w:r w:rsidR="005850A3">
          <w:rPr>
            <w:webHidden/>
          </w:rPr>
          <w:fldChar w:fldCharType="end"/>
        </w:r>
      </w:hyperlink>
    </w:p>
    <w:p w:rsidR="005850A3" w:rsidRDefault="00070934">
      <w:pPr>
        <w:pStyle w:val="TOC2"/>
        <w:rPr>
          <w:rFonts w:asciiTheme="minorHAnsi" w:eastAsiaTheme="minorEastAsia" w:hAnsiTheme="minorHAnsi" w:cstheme="minorBidi"/>
          <w:szCs w:val="22"/>
          <w:lang w:eastAsia="en-AU"/>
        </w:rPr>
      </w:pPr>
      <w:hyperlink w:anchor="_Toc443044140" w:history="1">
        <w:r w:rsidR="005850A3" w:rsidRPr="006C3202">
          <w:rPr>
            <w:rStyle w:val="Hyperlink"/>
          </w:rPr>
          <w:t>Key Performance Indicators for GEW</w:t>
        </w:r>
        <w:r w:rsidR="005850A3">
          <w:rPr>
            <w:webHidden/>
          </w:rPr>
          <w:tab/>
        </w:r>
        <w:r w:rsidR="005850A3">
          <w:rPr>
            <w:webHidden/>
          </w:rPr>
          <w:fldChar w:fldCharType="begin"/>
        </w:r>
        <w:r w:rsidR="005850A3">
          <w:rPr>
            <w:webHidden/>
          </w:rPr>
          <w:instrText xml:space="preserve"> PAGEREF _Toc443044140 \h </w:instrText>
        </w:r>
        <w:r w:rsidR="005850A3">
          <w:rPr>
            <w:webHidden/>
          </w:rPr>
        </w:r>
        <w:r w:rsidR="005850A3">
          <w:rPr>
            <w:webHidden/>
          </w:rPr>
          <w:fldChar w:fldCharType="separate"/>
        </w:r>
        <w:r w:rsidR="00F371D9">
          <w:rPr>
            <w:webHidden/>
          </w:rPr>
          <w:t>7</w:t>
        </w:r>
        <w:r w:rsidR="005850A3">
          <w:rPr>
            <w:webHidden/>
          </w:rPr>
          <w:fldChar w:fldCharType="end"/>
        </w:r>
      </w:hyperlink>
    </w:p>
    <w:p w:rsidR="005850A3" w:rsidRDefault="00070934">
      <w:pPr>
        <w:pStyle w:val="TOC1"/>
        <w:rPr>
          <w:rFonts w:asciiTheme="minorHAnsi" w:eastAsiaTheme="minorEastAsia" w:hAnsiTheme="minorHAnsi" w:cstheme="minorBidi"/>
          <w:b w:val="0"/>
          <w:color w:val="auto"/>
          <w:szCs w:val="22"/>
          <w:lang w:val="en-AU" w:eastAsia="en-AU"/>
        </w:rPr>
      </w:pPr>
      <w:hyperlink w:anchor="_Toc443044141" w:history="1">
        <w:r w:rsidR="005850A3" w:rsidRPr="006C3202">
          <w:rPr>
            <w:rStyle w:val="Hyperlink"/>
          </w:rPr>
          <w:t>Methods</w:t>
        </w:r>
        <w:r w:rsidR="005850A3">
          <w:rPr>
            <w:webHidden/>
          </w:rPr>
          <w:tab/>
        </w:r>
        <w:r w:rsidR="005850A3">
          <w:rPr>
            <w:webHidden/>
          </w:rPr>
          <w:fldChar w:fldCharType="begin"/>
        </w:r>
        <w:r w:rsidR="005850A3">
          <w:rPr>
            <w:webHidden/>
          </w:rPr>
          <w:instrText xml:space="preserve"> PAGEREF _Toc443044141 \h </w:instrText>
        </w:r>
        <w:r w:rsidR="005850A3">
          <w:rPr>
            <w:webHidden/>
          </w:rPr>
        </w:r>
        <w:r w:rsidR="005850A3">
          <w:rPr>
            <w:webHidden/>
          </w:rPr>
          <w:fldChar w:fldCharType="separate"/>
        </w:r>
        <w:r w:rsidR="00F371D9">
          <w:rPr>
            <w:webHidden/>
          </w:rPr>
          <w:t>8</w:t>
        </w:r>
        <w:r w:rsidR="005850A3">
          <w:rPr>
            <w:webHidden/>
          </w:rPr>
          <w:fldChar w:fldCharType="end"/>
        </w:r>
      </w:hyperlink>
    </w:p>
    <w:p w:rsidR="005850A3" w:rsidRDefault="00070934">
      <w:pPr>
        <w:pStyle w:val="TOC2"/>
        <w:rPr>
          <w:rFonts w:asciiTheme="minorHAnsi" w:eastAsiaTheme="minorEastAsia" w:hAnsiTheme="minorHAnsi" w:cstheme="minorBidi"/>
          <w:szCs w:val="22"/>
          <w:lang w:eastAsia="en-AU"/>
        </w:rPr>
      </w:pPr>
      <w:hyperlink w:anchor="_Toc443044142" w:history="1">
        <w:r w:rsidR="005850A3" w:rsidRPr="006C3202">
          <w:rPr>
            <w:rStyle w:val="Hyperlink"/>
          </w:rPr>
          <w:t>Selection of variables</w:t>
        </w:r>
        <w:r w:rsidR="005850A3">
          <w:rPr>
            <w:webHidden/>
          </w:rPr>
          <w:tab/>
        </w:r>
        <w:r w:rsidR="005850A3">
          <w:rPr>
            <w:webHidden/>
          </w:rPr>
          <w:fldChar w:fldCharType="begin"/>
        </w:r>
        <w:r w:rsidR="005850A3">
          <w:rPr>
            <w:webHidden/>
          </w:rPr>
          <w:instrText xml:space="preserve"> PAGEREF _Toc443044142 \h </w:instrText>
        </w:r>
        <w:r w:rsidR="005850A3">
          <w:rPr>
            <w:webHidden/>
          </w:rPr>
        </w:r>
        <w:r w:rsidR="005850A3">
          <w:rPr>
            <w:webHidden/>
          </w:rPr>
          <w:fldChar w:fldCharType="separate"/>
        </w:r>
        <w:r w:rsidR="00F371D9">
          <w:rPr>
            <w:webHidden/>
          </w:rPr>
          <w:t>8</w:t>
        </w:r>
        <w:r w:rsidR="005850A3">
          <w:rPr>
            <w:webHidden/>
          </w:rPr>
          <w:fldChar w:fldCharType="end"/>
        </w:r>
      </w:hyperlink>
    </w:p>
    <w:p w:rsidR="005850A3" w:rsidRDefault="00070934">
      <w:pPr>
        <w:pStyle w:val="TOC2"/>
        <w:rPr>
          <w:rFonts w:asciiTheme="minorHAnsi" w:eastAsiaTheme="minorEastAsia" w:hAnsiTheme="minorHAnsi" w:cstheme="minorBidi"/>
          <w:szCs w:val="22"/>
          <w:lang w:eastAsia="en-AU"/>
        </w:rPr>
      </w:pPr>
      <w:hyperlink w:anchor="_Toc443044143" w:history="1">
        <w:r w:rsidR="005850A3" w:rsidRPr="006C3202">
          <w:rPr>
            <w:rStyle w:val="Hyperlink"/>
          </w:rPr>
          <w:t>Creation of synthetic sites</w:t>
        </w:r>
        <w:r w:rsidR="005850A3">
          <w:rPr>
            <w:webHidden/>
          </w:rPr>
          <w:tab/>
        </w:r>
        <w:r w:rsidR="005850A3">
          <w:rPr>
            <w:webHidden/>
          </w:rPr>
          <w:fldChar w:fldCharType="begin"/>
        </w:r>
        <w:r w:rsidR="005850A3">
          <w:rPr>
            <w:webHidden/>
          </w:rPr>
          <w:instrText xml:space="preserve"> PAGEREF _Toc443044143 \h </w:instrText>
        </w:r>
        <w:r w:rsidR="005850A3">
          <w:rPr>
            <w:webHidden/>
          </w:rPr>
        </w:r>
        <w:r w:rsidR="005850A3">
          <w:rPr>
            <w:webHidden/>
          </w:rPr>
          <w:fldChar w:fldCharType="separate"/>
        </w:r>
        <w:r w:rsidR="00F371D9">
          <w:rPr>
            <w:webHidden/>
          </w:rPr>
          <w:t>8</w:t>
        </w:r>
        <w:r w:rsidR="005850A3">
          <w:rPr>
            <w:webHidden/>
          </w:rPr>
          <w:fldChar w:fldCharType="end"/>
        </w:r>
      </w:hyperlink>
    </w:p>
    <w:p w:rsidR="005850A3" w:rsidRDefault="00070934">
      <w:pPr>
        <w:pStyle w:val="TOC2"/>
        <w:rPr>
          <w:rFonts w:asciiTheme="minorHAnsi" w:eastAsiaTheme="minorEastAsia" w:hAnsiTheme="minorHAnsi" w:cstheme="minorBidi"/>
          <w:szCs w:val="22"/>
          <w:lang w:eastAsia="en-AU"/>
        </w:rPr>
      </w:pPr>
      <w:hyperlink w:anchor="_Toc443044144" w:history="1">
        <w:r w:rsidR="005850A3" w:rsidRPr="006C3202">
          <w:rPr>
            <w:rStyle w:val="Hyperlink"/>
          </w:rPr>
          <w:t>Selection of participants</w:t>
        </w:r>
        <w:r w:rsidR="005850A3">
          <w:rPr>
            <w:webHidden/>
          </w:rPr>
          <w:tab/>
        </w:r>
        <w:r w:rsidR="005850A3">
          <w:rPr>
            <w:webHidden/>
          </w:rPr>
          <w:fldChar w:fldCharType="begin"/>
        </w:r>
        <w:r w:rsidR="005850A3">
          <w:rPr>
            <w:webHidden/>
          </w:rPr>
          <w:instrText xml:space="preserve"> PAGEREF _Toc443044144 \h </w:instrText>
        </w:r>
        <w:r w:rsidR="005850A3">
          <w:rPr>
            <w:webHidden/>
          </w:rPr>
        </w:r>
        <w:r w:rsidR="005850A3">
          <w:rPr>
            <w:webHidden/>
          </w:rPr>
          <w:fldChar w:fldCharType="separate"/>
        </w:r>
        <w:r w:rsidR="00F371D9">
          <w:rPr>
            <w:webHidden/>
          </w:rPr>
          <w:t>10</w:t>
        </w:r>
        <w:r w:rsidR="005850A3">
          <w:rPr>
            <w:webHidden/>
          </w:rPr>
          <w:fldChar w:fldCharType="end"/>
        </w:r>
      </w:hyperlink>
    </w:p>
    <w:p w:rsidR="005850A3" w:rsidRDefault="00070934">
      <w:pPr>
        <w:pStyle w:val="TOC2"/>
        <w:rPr>
          <w:rFonts w:asciiTheme="minorHAnsi" w:eastAsiaTheme="minorEastAsia" w:hAnsiTheme="minorHAnsi" w:cstheme="minorBidi"/>
          <w:szCs w:val="22"/>
          <w:lang w:eastAsia="en-AU"/>
        </w:rPr>
      </w:pPr>
      <w:hyperlink w:anchor="_Toc443044145" w:history="1">
        <w:r w:rsidR="005850A3" w:rsidRPr="006C3202">
          <w:rPr>
            <w:rStyle w:val="Hyperlink"/>
          </w:rPr>
          <w:t>Expert data elicitation</w:t>
        </w:r>
        <w:r w:rsidR="005850A3">
          <w:rPr>
            <w:webHidden/>
          </w:rPr>
          <w:tab/>
        </w:r>
        <w:r w:rsidR="005850A3">
          <w:rPr>
            <w:webHidden/>
          </w:rPr>
          <w:fldChar w:fldCharType="begin"/>
        </w:r>
        <w:r w:rsidR="005850A3">
          <w:rPr>
            <w:webHidden/>
          </w:rPr>
          <w:instrText xml:space="preserve"> PAGEREF _Toc443044145 \h </w:instrText>
        </w:r>
        <w:r w:rsidR="005850A3">
          <w:rPr>
            <w:webHidden/>
          </w:rPr>
        </w:r>
        <w:r w:rsidR="005850A3">
          <w:rPr>
            <w:webHidden/>
          </w:rPr>
          <w:fldChar w:fldCharType="separate"/>
        </w:r>
        <w:r w:rsidR="00F371D9">
          <w:rPr>
            <w:webHidden/>
          </w:rPr>
          <w:t>10</w:t>
        </w:r>
        <w:r w:rsidR="005850A3">
          <w:rPr>
            <w:webHidden/>
          </w:rPr>
          <w:fldChar w:fldCharType="end"/>
        </w:r>
      </w:hyperlink>
    </w:p>
    <w:p w:rsidR="005850A3" w:rsidRDefault="00070934">
      <w:pPr>
        <w:pStyle w:val="TOC2"/>
        <w:rPr>
          <w:rFonts w:asciiTheme="minorHAnsi" w:eastAsiaTheme="minorEastAsia" w:hAnsiTheme="minorHAnsi" w:cstheme="minorBidi"/>
          <w:szCs w:val="22"/>
          <w:lang w:eastAsia="en-AU"/>
        </w:rPr>
      </w:pPr>
      <w:hyperlink w:anchor="_Toc443044146" w:history="1">
        <w:r w:rsidR="005850A3" w:rsidRPr="006C3202">
          <w:rPr>
            <w:rStyle w:val="Hyperlink"/>
          </w:rPr>
          <w:t>Test and training data</w:t>
        </w:r>
        <w:r w:rsidR="005850A3">
          <w:rPr>
            <w:webHidden/>
          </w:rPr>
          <w:tab/>
        </w:r>
        <w:r w:rsidR="005850A3">
          <w:rPr>
            <w:webHidden/>
          </w:rPr>
          <w:fldChar w:fldCharType="begin"/>
        </w:r>
        <w:r w:rsidR="005850A3">
          <w:rPr>
            <w:webHidden/>
          </w:rPr>
          <w:instrText xml:space="preserve"> PAGEREF _Toc443044146 \h </w:instrText>
        </w:r>
        <w:r w:rsidR="005850A3">
          <w:rPr>
            <w:webHidden/>
          </w:rPr>
        </w:r>
        <w:r w:rsidR="005850A3">
          <w:rPr>
            <w:webHidden/>
          </w:rPr>
          <w:fldChar w:fldCharType="separate"/>
        </w:r>
        <w:r w:rsidR="00F371D9">
          <w:rPr>
            <w:webHidden/>
          </w:rPr>
          <w:t>11</w:t>
        </w:r>
        <w:r w:rsidR="005850A3">
          <w:rPr>
            <w:webHidden/>
          </w:rPr>
          <w:fldChar w:fldCharType="end"/>
        </w:r>
      </w:hyperlink>
    </w:p>
    <w:p w:rsidR="005850A3" w:rsidRDefault="00070934">
      <w:pPr>
        <w:pStyle w:val="TOC2"/>
        <w:rPr>
          <w:rFonts w:asciiTheme="minorHAnsi" w:eastAsiaTheme="minorEastAsia" w:hAnsiTheme="minorHAnsi" w:cstheme="minorBidi"/>
          <w:szCs w:val="22"/>
          <w:lang w:eastAsia="en-AU"/>
        </w:rPr>
      </w:pPr>
      <w:hyperlink w:anchor="_Toc443044147" w:history="1">
        <w:r w:rsidR="005850A3" w:rsidRPr="006C3202">
          <w:rPr>
            <w:rStyle w:val="Hyperlink"/>
          </w:rPr>
          <w:t>Modelling</w:t>
        </w:r>
        <w:r w:rsidR="005850A3">
          <w:rPr>
            <w:webHidden/>
          </w:rPr>
          <w:tab/>
        </w:r>
        <w:r w:rsidR="005850A3">
          <w:rPr>
            <w:webHidden/>
          </w:rPr>
          <w:fldChar w:fldCharType="begin"/>
        </w:r>
        <w:r w:rsidR="005850A3">
          <w:rPr>
            <w:webHidden/>
          </w:rPr>
          <w:instrText xml:space="preserve"> PAGEREF _Toc443044147 \h </w:instrText>
        </w:r>
        <w:r w:rsidR="005850A3">
          <w:rPr>
            <w:webHidden/>
          </w:rPr>
        </w:r>
        <w:r w:rsidR="005850A3">
          <w:rPr>
            <w:webHidden/>
          </w:rPr>
          <w:fldChar w:fldCharType="separate"/>
        </w:r>
        <w:r w:rsidR="00F371D9">
          <w:rPr>
            <w:webHidden/>
          </w:rPr>
          <w:t>12</w:t>
        </w:r>
        <w:r w:rsidR="005850A3">
          <w:rPr>
            <w:webHidden/>
          </w:rPr>
          <w:fldChar w:fldCharType="end"/>
        </w:r>
      </w:hyperlink>
    </w:p>
    <w:p w:rsidR="005850A3" w:rsidRDefault="00070934">
      <w:pPr>
        <w:pStyle w:val="TOC2"/>
        <w:rPr>
          <w:rFonts w:asciiTheme="minorHAnsi" w:eastAsiaTheme="minorEastAsia" w:hAnsiTheme="minorHAnsi" w:cstheme="minorBidi"/>
          <w:szCs w:val="22"/>
          <w:lang w:eastAsia="en-AU"/>
        </w:rPr>
      </w:pPr>
      <w:hyperlink w:anchor="_Toc443044148" w:history="1">
        <w:r w:rsidR="005850A3" w:rsidRPr="006C3202">
          <w:rPr>
            <w:rStyle w:val="Hyperlink"/>
          </w:rPr>
          <w:t>Testing whether sufficient stakeholder consultation was used</w:t>
        </w:r>
        <w:r w:rsidR="005850A3">
          <w:rPr>
            <w:webHidden/>
          </w:rPr>
          <w:tab/>
        </w:r>
        <w:r w:rsidR="005850A3">
          <w:rPr>
            <w:webHidden/>
          </w:rPr>
          <w:fldChar w:fldCharType="begin"/>
        </w:r>
        <w:r w:rsidR="005850A3">
          <w:rPr>
            <w:webHidden/>
          </w:rPr>
          <w:instrText xml:space="preserve"> PAGEREF _Toc443044148 \h </w:instrText>
        </w:r>
        <w:r w:rsidR="005850A3">
          <w:rPr>
            <w:webHidden/>
          </w:rPr>
        </w:r>
        <w:r w:rsidR="005850A3">
          <w:rPr>
            <w:webHidden/>
          </w:rPr>
          <w:fldChar w:fldCharType="separate"/>
        </w:r>
        <w:r w:rsidR="00F371D9">
          <w:rPr>
            <w:webHidden/>
          </w:rPr>
          <w:t>12</w:t>
        </w:r>
        <w:r w:rsidR="005850A3">
          <w:rPr>
            <w:webHidden/>
          </w:rPr>
          <w:fldChar w:fldCharType="end"/>
        </w:r>
      </w:hyperlink>
    </w:p>
    <w:p w:rsidR="005850A3" w:rsidRDefault="00070934">
      <w:pPr>
        <w:pStyle w:val="TOC1"/>
        <w:rPr>
          <w:rFonts w:asciiTheme="minorHAnsi" w:eastAsiaTheme="minorEastAsia" w:hAnsiTheme="minorHAnsi" w:cstheme="minorBidi"/>
          <w:b w:val="0"/>
          <w:color w:val="auto"/>
          <w:szCs w:val="22"/>
          <w:lang w:val="en-AU" w:eastAsia="en-AU"/>
        </w:rPr>
      </w:pPr>
      <w:hyperlink w:anchor="_Toc443044149" w:history="1">
        <w:r w:rsidR="005850A3" w:rsidRPr="006C3202">
          <w:rPr>
            <w:rStyle w:val="Hyperlink"/>
          </w:rPr>
          <w:t>Results</w:t>
        </w:r>
        <w:r w:rsidR="005850A3">
          <w:rPr>
            <w:webHidden/>
          </w:rPr>
          <w:tab/>
        </w:r>
        <w:r w:rsidR="005850A3">
          <w:rPr>
            <w:webHidden/>
          </w:rPr>
          <w:fldChar w:fldCharType="begin"/>
        </w:r>
        <w:r w:rsidR="005850A3">
          <w:rPr>
            <w:webHidden/>
          </w:rPr>
          <w:instrText xml:space="preserve"> PAGEREF _Toc443044149 \h </w:instrText>
        </w:r>
        <w:r w:rsidR="005850A3">
          <w:rPr>
            <w:webHidden/>
          </w:rPr>
        </w:r>
        <w:r w:rsidR="005850A3">
          <w:rPr>
            <w:webHidden/>
          </w:rPr>
          <w:fldChar w:fldCharType="separate"/>
        </w:r>
        <w:r w:rsidR="00F371D9">
          <w:rPr>
            <w:webHidden/>
          </w:rPr>
          <w:t>13</w:t>
        </w:r>
        <w:r w:rsidR="005850A3">
          <w:rPr>
            <w:webHidden/>
          </w:rPr>
          <w:fldChar w:fldCharType="end"/>
        </w:r>
      </w:hyperlink>
    </w:p>
    <w:p w:rsidR="005850A3" w:rsidRDefault="00070934">
      <w:pPr>
        <w:pStyle w:val="TOC2"/>
        <w:rPr>
          <w:rFonts w:asciiTheme="minorHAnsi" w:eastAsiaTheme="minorEastAsia" w:hAnsiTheme="minorHAnsi" w:cstheme="minorBidi"/>
          <w:szCs w:val="22"/>
          <w:lang w:eastAsia="en-AU"/>
        </w:rPr>
      </w:pPr>
      <w:hyperlink w:anchor="_Toc443044150" w:history="1">
        <w:r w:rsidR="005850A3" w:rsidRPr="006C3202">
          <w:rPr>
            <w:rStyle w:val="Hyperlink"/>
          </w:rPr>
          <w:t>Describing the stakeholder group represented in the model</w:t>
        </w:r>
        <w:r w:rsidR="005850A3">
          <w:rPr>
            <w:webHidden/>
          </w:rPr>
          <w:tab/>
        </w:r>
        <w:r w:rsidR="005850A3">
          <w:rPr>
            <w:webHidden/>
          </w:rPr>
          <w:fldChar w:fldCharType="begin"/>
        </w:r>
        <w:r w:rsidR="005850A3">
          <w:rPr>
            <w:webHidden/>
          </w:rPr>
          <w:instrText xml:space="preserve"> PAGEREF _Toc443044150 \h </w:instrText>
        </w:r>
        <w:r w:rsidR="005850A3">
          <w:rPr>
            <w:webHidden/>
          </w:rPr>
        </w:r>
        <w:r w:rsidR="005850A3">
          <w:rPr>
            <w:webHidden/>
          </w:rPr>
          <w:fldChar w:fldCharType="separate"/>
        </w:r>
        <w:r w:rsidR="00F371D9">
          <w:rPr>
            <w:webHidden/>
          </w:rPr>
          <w:t>13</w:t>
        </w:r>
        <w:r w:rsidR="005850A3">
          <w:rPr>
            <w:webHidden/>
          </w:rPr>
          <w:fldChar w:fldCharType="end"/>
        </w:r>
      </w:hyperlink>
    </w:p>
    <w:p w:rsidR="005850A3" w:rsidRDefault="00070934">
      <w:pPr>
        <w:pStyle w:val="TOC2"/>
        <w:rPr>
          <w:rFonts w:asciiTheme="minorHAnsi" w:eastAsiaTheme="minorEastAsia" w:hAnsiTheme="minorHAnsi" w:cstheme="minorBidi"/>
          <w:szCs w:val="22"/>
          <w:lang w:eastAsia="en-AU"/>
        </w:rPr>
      </w:pPr>
      <w:hyperlink w:anchor="_Toc443044151" w:history="1">
        <w:r w:rsidR="005850A3" w:rsidRPr="006C3202">
          <w:rPr>
            <w:rStyle w:val="Hyperlink"/>
          </w:rPr>
          <w:t>Calibration and divergence of opinion</w:t>
        </w:r>
        <w:r w:rsidR="005850A3">
          <w:rPr>
            <w:webHidden/>
          </w:rPr>
          <w:tab/>
        </w:r>
        <w:r w:rsidR="005850A3">
          <w:rPr>
            <w:webHidden/>
          </w:rPr>
          <w:fldChar w:fldCharType="begin"/>
        </w:r>
        <w:r w:rsidR="005850A3">
          <w:rPr>
            <w:webHidden/>
          </w:rPr>
          <w:instrText xml:space="preserve"> PAGEREF _Toc443044151 \h </w:instrText>
        </w:r>
        <w:r w:rsidR="005850A3">
          <w:rPr>
            <w:webHidden/>
          </w:rPr>
        </w:r>
        <w:r w:rsidR="005850A3">
          <w:rPr>
            <w:webHidden/>
          </w:rPr>
          <w:fldChar w:fldCharType="separate"/>
        </w:r>
        <w:r w:rsidR="00F371D9">
          <w:rPr>
            <w:webHidden/>
          </w:rPr>
          <w:t>14</w:t>
        </w:r>
        <w:r w:rsidR="005850A3">
          <w:rPr>
            <w:webHidden/>
          </w:rPr>
          <w:fldChar w:fldCharType="end"/>
        </w:r>
      </w:hyperlink>
    </w:p>
    <w:p w:rsidR="005850A3" w:rsidRDefault="00070934">
      <w:pPr>
        <w:pStyle w:val="TOC2"/>
        <w:rPr>
          <w:rFonts w:asciiTheme="minorHAnsi" w:eastAsiaTheme="minorEastAsia" w:hAnsiTheme="minorHAnsi" w:cstheme="minorBidi"/>
          <w:szCs w:val="22"/>
          <w:lang w:eastAsia="en-AU"/>
        </w:rPr>
      </w:pPr>
      <w:hyperlink w:anchor="_Toc443044152" w:history="1">
        <w:r w:rsidR="005850A3" w:rsidRPr="006C3202">
          <w:rPr>
            <w:rStyle w:val="Hyperlink"/>
          </w:rPr>
          <w:t>Modelling site quality</w:t>
        </w:r>
        <w:r w:rsidR="005850A3">
          <w:rPr>
            <w:webHidden/>
          </w:rPr>
          <w:tab/>
        </w:r>
        <w:r w:rsidR="005850A3">
          <w:rPr>
            <w:webHidden/>
          </w:rPr>
          <w:fldChar w:fldCharType="begin"/>
        </w:r>
        <w:r w:rsidR="005850A3">
          <w:rPr>
            <w:webHidden/>
          </w:rPr>
          <w:instrText xml:space="preserve"> PAGEREF _Toc443044152 \h </w:instrText>
        </w:r>
        <w:r w:rsidR="005850A3">
          <w:rPr>
            <w:webHidden/>
          </w:rPr>
        </w:r>
        <w:r w:rsidR="005850A3">
          <w:rPr>
            <w:webHidden/>
          </w:rPr>
          <w:fldChar w:fldCharType="separate"/>
        </w:r>
        <w:r w:rsidR="00F371D9">
          <w:rPr>
            <w:webHidden/>
          </w:rPr>
          <w:t>14</w:t>
        </w:r>
        <w:r w:rsidR="005850A3">
          <w:rPr>
            <w:webHidden/>
          </w:rPr>
          <w:fldChar w:fldCharType="end"/>
        </w:r>
      </w:hyperlink>
    </w:p>
    <w:p w:rsidR="005850A3" w:rsidRDefault="00070934">
      <w:pPr>
        <w:pStyle w:val="TOC2"/>
        <w:rPr>
          <w:rFonts w:asciiTheme="minorHAnsi" w:eastAsiaTheme="minorEastAsia" w:hAnsiTheme="minorHAnsi" w:cstheme="minorBidi"/>
          <w:szCs w:val="22"/>
          <w:lang w:eastAsia="en-AU"/>
        </w:rPr>
      </w:pPr>
      <w:hyperlink w:anchor="_Toc443044153" w:history="1">
        <w:r w:rsidR="005850A3" w:rsidRPr="006C3202">
          <w:rPr>
            <w:rStyle w:val="Hyperlink"/>
          </w:rPr>
          <w:t>Expert sample size</w:t>
        </w:r>
        <w:r w:rsidR="005850A3">
          <w:rPr>
            <w:webHidden/>
          </w:rPr>
          <w:tab/>
        </w:r>
        <w:r w:rsidR="005850A3">
          <w:rPr>
            <w:webHidden/>
          </w:rPr>
          <w:fldChar w:fldCharType="begin"/>
        </w:r>
        <w:r w:rsidR="005850A3">
          <w:rPr>
            <w:webHidden/>
          </w:rPr>
          <w:instrText xml:space="preserve"> PAGEREF _Toc443044153 \h </w:instrText>
        </w:r>
        <w:r w:rsidR="005850A3">
          <w:rPr>
            <w:webHidden/>
          </w:rPr>
        </w:r>
        <w:r w:rsidR="005850A3">
          <w:rPr>
            <w:webHidden/>
          </w:rPr>
          <w:fldChar w:fldCharType="separate"/>
        </w:r>
        <w:r w:rsidR="00F371D9">
          <w:rPr>
            <w:webHidden/>
          </w:rPr>
          <w:t>16</w:t>
        </w:r>
        <w:r w:rsidR="005850A3">
          <w:rPr>
            <w:webHidden/>
          </w:rPr>
          <w:fldChar w:fldCharType="end"/>
        </w:r>
      </w:hyperlink>
    </w:p>
    <w:p w:rsidR="005850A3" w:rsidRDefault="00070934">
      <w:pPr>
        <w:pStyle w:val="TOC2"/>
        <w:rPr>
          <w:rFonts w:asciiTheme="minorHAnsi" w:eastAsiaTheme="minorEastAsia" w:hAnsiTheme="minorHAnsi" w:cstheme="minorBidi"/>
          <w:szCs w:val="22"/>
          <w:lang w:eastAsia="en-AU"/>
        </w:rPr>
      </w:pPr>
      <w:hyperlink w:anchor="_Toc443044154" w:history="1">
        <w:r w:rsidR="005850A3" w:rsidRPr="006C3202">
          <w:rPr>
            <w:rStyle w:val="Hyperlink"/>
          </w:rPr>
          <w:t>Implementation of the model in a spreadsheet</w:t>
        </w:r>
        <w:r w:rsidR="005850A3">
          <w:rPr>
            <w:webHidden/>
          </w:rPr>
          <w:tab/>
        </w:r>
        <w:r w:rsidR="005850A3">
          <w:rPr>
            <w:webHidden/>
          </w:rPr>
          <w:fldChar w:fldCharType="begin"/>
        </w:r>
        <w:r w:rsidR="005850A3">
          <w:rPr>
            <w:webHidden/>
          </w:rPr>
          <w:instrText xml:space="preserve"> PAGEREF _Toc443044154 \h </w:instrText>
        </w:r>
        <w:r w:rsidR="005850A3">
          <w:rPr>
            <w:webHidden/>
          </w:rPr>
        </w:r>
        <w:r w:rsidR="005850A3">
          <w:rPr>
            <w:webHidden/>
          </w:rPr>
          <w:fldChar w:fldCharType="separate"/>
        </w:r>
        <w:r w:rsidR="00F371D9">
          <w:rPr>
            <w:webHidden/>
          </w:rPr>
          <w:t>17</w:t>
        </w:r>
        <w:r w:rsidR="005850A3">
          <w:rPr>
            <w:webHidden/>
          </w:rPr>
          <w:fldChar w:fldCharType="end"/>
        </w:r>
      </w:hyperlink>
    </w:p>
    <w:p w:rsidR="005850A3" w:rsidRDefault="00070934">
      <w:pPr>
        <w:pStyle w:val="TOC1"/>
        <w:rPr>
          <w:rFonts w:asciiTheme="minorHAnsi" w:eastAsiaTheme="minorEastAsia" w:hAnsiTheme="minorHAnsi" w:cstheme="minorBidi"/>
          <w:b w:val="0"/>
          <w:color w:val="auto"/>
          <w:szCs w:val="22"/>
          <w:lang w:val="en-AU" w:eastAsia="en-AU"/>
        </w:rPr>
      </w:pPr>
      <w:hyperlink w:anchor="_Toc443044155" w:history="1">
        <w:r w:rsidR="005850A3" w:rsidRPr="006C3202">
          <w:rPr>
            <w:rStyle w:val="Hyperlink"/>
          </w:rPr>
          <w:t>Discussion</w:t>
        </w:r>
        <w:r w:rsidR="005850A3">
          <w:rPr>
            <w:webHidden/>
          </w:rPr>
          <w:tab/>
        </w:r>
        <w:r w:rsidR="005850A3">
          <w:rPr>
            <w:webHidden/>
          </w:rPr>
          <w:fldChar w:fldCharType="begin"/>
        </w:r>
        <w:r w:rsidR="005850A3">
          <w:rPr>
            <w:webHidden/>
          </w:rPr>
          <w:instrText xml:space="preserve"> PAGEREF _Toc443044155 \h </w:instrText>
        </w:r>
        <w:r w:rsidR="005850A3">
          <w:rPr>
            <w:webHidden/>
          </w:rPr>
        </w:r>
        <w:r w:rsidR="005850A3">
          <w:rPr>
            <w:webHidden/>
          </w:rPr>
          <w:fldChar w:fldCharType="separate"/>
        </w:r>
        <w:r w:rsidR="00F371D9">
          <w:rPr>
            <w:webHidden/>
          </w:rPr>
          <w:t>18</w:t>
        </w:r>
        <w:r w:rsidR="005850A3">
          <w:rPr>
            <w:webHidden/>
          </w:rPr>
          <w:fldChar w:fldCharType="end"/>
        </w:r>
      </w:hyperlink>
    </w:p>
    <w:p w:rsidR="005850A3" w:rsidRDefault="00070934">
      <w:pPr>
        <w:pStyle w:val="TOC1"/>
        <w:rPr>
          <w:rFonts w:asciiTheme="minorHAnsi" w:eastAsiaTheme="minorEastAsia" w:hAnsiTheme="minorHAnsi" w:cstheme="minorBidi"/>
          <w:b w:val="0"/>
          <w:color w:val="auto"/>
          <w:szCs w:val="22"/>
          <w:lang w:val="en-AU" w:eastAsia="en-AU"/>
        </w:rPr>
      </w:pPr>
      <w:hyperlink w:anchor="_Toc443044156" w:history="1">
        <w:r w:rsidR="005850A3" w:rsidRPr="006C3202">
          <w:rPr>
            <w:rStyle w:val="Hyperlink"/>
          </w:rPr>
          <w:t>References</w:t>
        </w:r>
        <w:r w:rsidR="005850A3">
          <w:rPr>
            <w:webHidden/>
          </w:rPr>
          <w:tab/>
        </w:r>
        <w:r w:rsidR="005850A3">
          <w:rPr>
            <w:webHidden/>
          </w:rPr>
          <w:fldChar w:fldCharType="begin"/>
        </w:r>
        <w:r w:rsidR="005850A3">
          <w:rPr>
            <w:webHidden/>
          </w:rPr>
          <w:instrText xml:space="preserve"> PAGEREF _Toc443044156 \h </w:instrText>
        </w:r>
        <w:r w:rsidR="005850A3">
          <w:rPr>
            <w:webHidden/>
          </w:rPr>
        </w:r>
        <w:r w:rsidR="005850A3">
          <w:rPr>
            <w:webHidden/>
          </w:rPr>
          <w:fldChar w:fldCharType="separate"/>
        </w:r>
        <w:r w:rsidR="00F371D9">
          <w:rPr>
            <w:webHidden/>
          </w:rPr>
          <w:t>19</w:t>
        </w:r>
        <w:r w:rsidR="005850A3">
          <w:rPr>
            <w:webHidden/>
          </w:rPr>
          <w:fldChar w:fldCharType="end"/>
        </w:r>
      </w:hyperlink>
    </w:p>
    <w:p w:rsidR="005850A3" w:rsidRDefault="00070934">
      <w:pPr>
        <w:pStyle w:val="TOC1"/>
        <w:rPr>
          <w:rFonts w:asciiTheme="minorHAnsi" w:eastAsiaTheme="minorEastAsia" w:hAnsiTheme="minorHAnsi" w:cstheme="minorBidi"/>
          <w:b w:val="0"/>
          <w:color w:val="auto"/>
          <w:szCs w:val="22"/>
          <w:lang w:val="en-AU" w:eastAsia="en-AU"/>
        </w:rPr>
      </w:pPr>
      <w:hyperlink w:anchor="_Toc443044157" w:history="1">
        <w:r w:rsidR="005850A3" w:rsidRPr="006C3202">
          <w:rPr>
            <w:rStyle w:val="Hyperlink"/>
          </w:rPr>
          <w:t>Appendix 1: Elicitation instructions</w:t>
        </w:r>
        <w:r w:rsidR="005850A3">
          <w:rPr>
            <w:webHidden/>
          </w:rPr>
          <w:tab/>
        </w:r>
        <w:r w:rsidR="005850A3">
          <w:rPr>
            <w:webHidden/>
          </w:rPr>
          <w:fldChar w:fldCharType="begin"/>
        </w:r>
        <w:r w:rsidR="005850A3">
          <w:rPr>
            <w:webHidden/>
          </w:rPr>
          <w:instrText xml:space="preserve"> PAGEREF _Toc443044157 \h </w:instrText>
        </w:r>
        <w:r w:rsidR="005850A3">
          <w:rPr>
            <w:webHidden/>
          </w:rPr>
        </w:r>
        <w:r w:rsidR="005850A3">
          <w:rPr>
            <w:webHidden/>
          </w:rPr>
          <w:fldChar w:fldCharType="separate"/>
        </w:r>
        <w:r w:rsidR="00F371D9">
          <w:rPr>
            <w:webHidden/>
          </w:rPr>
          <w:t>22</w:t>
        </w:r>
        <w:r w:rsidR="005850A3">
          <w:rPr>
            <w:webHidden/>
          </w:rPr>
          <w:fldChar w:fldCharType="end"/>
        </w:r>
      </w:hyperlink>
    </w:p>
    <w:p w:rsidR="005850A3" w:rsidRDefault="00070934">
      <w:pPr>
        <w:pStyle w:val="TOC1"/>
        <w:rPr>
          <w:rFonts w:asciiTheme="minorHAnsi" w:eastAsiaTheme="minorEastAsia" w:hAnsiTheme="minorHAnsi" w:cstheme="minorBidi"/>
          <w:b w:val="0"/>
          <w:color w:val="auto"/>
          <w:szCs w:val="22"/>
          <w:lang w:val="en-AU" w:eastAsia="en-AU"/>
        </w:rPr>
      </w:pPr>
      <w:hyperlink w:anchor="_Toc443044158" w:history="1">
        <w:r w:rsidR="005850A3" w:rsidRPr="006C3202">
          <w:rPr>
            <w:rStyle w:val="Hyperlink"/>
          </w:rPr>
          <w:t>Appendix 2: Comparison with random opinion set</w:t>
        </w:r>
        <w:r w:rsidR="005850A3">
          <w:rPr>
            <w:webHidden/>
          </w:rPr>
          <w:tab/>
        </w:r>
        <w:r w:rsidR="005850A3">
          <w:rPr>
            <w:webHidden/>
          </w:rPr>
          <w:fldChar w:fldCharType="begin"/>
        </w:r>
        <w:r w:rsidR="005850A3">
          <w:rPr>
            <w:webHidden/>
          </w:rPr>
          <w:instrText xml:space="preserve"> PAGEREF _Toc443044158 \h </w:instrText>
        </w:r>
        <w:r w:rsidR="005850A3">
          <w:rPr>
            <w:webHidden/>
          </w:rPr>
        </w:r>
        <w:r w:rsidR="005850A3">
          <w:rPr>
            <w:webHidden/>
          </w:rPr>
          <w:fldChar w:fldCharType="separate"/>
        </w:r>
        <w:r w:rsidR="00F371D9">
          <w:rPr>
            <w:webHidden/>
          </w:rPr>
          <w:t>24</w:t>
        </w:r>
        <w:r w:rsidR="005850A3">
          <w:rPr>
            <w:webHidden/>
          </w:rPr>
          <w:fldChar w:fldCharType="end"/>
        </w:r>
      </w:hyperlink>
    </w:p>
    <w:p w:rsidR="005850A3" w:rsidRDefault="00070934">
      <w:pPr>
        <w:pStyle w:val="TOC1"/>
        <w:rPr>
          <w:rFonts w:asciiTheme="minorHAnsi" w:eastAsiaTheme="minorEastAsia" w:hAnsiTheme="minorHAnsi" w:cstheme="minorBidi"/>
          <w:b w:val="0"/>
          <w:color w:val="auto"/>
          <w:szCs w:val="22"/>
          <w:lang w:val="en-AU" w:eastAsia="en-AU"/>
        </w:rPr>
      </w:pPr>
      <w:hyperlink w:anchor="_Toc443044159" w:history="1">
        <w:r w:rsidR="005850A3" w:rsidRPr="006C3202">
          <w:rPr>
            <w:rStyle w:val="Hyperlink"/>
          </w:rPr>
          <w:t>Appendix 3: Regression trees as statements</w:t>
        </w:r>
        <w:r w:rsidR="005850A3">
          <w:rPr>
            <w:webHidden/>
          </w:rPr>
          <w:tab/>
        </w:r>
        <w:r w:rsidR="005850A3">
          <w:rPr>
            <w:webHidden/>
          </w:rPr>
          <w:fldChar w:fldCharType="begin"/>
        </w:r>
        <w:r w:rsidR="005850A3">
          <w:rPr>
            <w:webHidden/>
          </w:rPr>
          <w:instrText xml:space="preserve"> PAGEREF _Toc443044159 \h </w:instrText>
        </w:r>
        <w:r w:rsidR="005850A3">
          <w:rPr>
            <w:webHidden/>
          </w:rPr>
        </w:r>
        <w:r w:rsidR="005850A3">
          <w:rPr>
            <w:webHidden/>
          </w:rPr>
          <w:fldChar w:fldCharType="separate"/>
        </w:r>
        <w:r w:rsidR="00F371D9">
          <w:rPr>
            <w:webHidden/>
          </w:rPr>
          <w:t>25</w:t>
        </w:r>
        <w:r w:rsidR="005850A3">
          <w:rPr>
            <w:webHidden/>
          </w:rPr>
          <w:fldChar w:fldCharType="end"/>
        </w:r>
      </w:hyperlink>
    </w:p>
    <w:p w:rsidR="00A74AEE" w:rsidRDefault="00A15796" w:rsidP="00991C27">
      <w:pPr>
        <w:rPr>
          <w:lang w:val="en-US"/>
        </w:rPr>
      </w:pPr>
      <w:r>
        <w:rPr>
          <w:lang w:val="en-US"/>
        </w:rPr>
        <w:fldChar w:fldCharType="end"/>
      </w:r>
    </w:p>
    <w:p w:rsidR="00A735F0" w:rsidRDefault="00A735F0" w:rsidP="00991C27">
      <w:pPr>
        <w:rPr>
          <w:lang w:val="en-US"/>
        </w:rPr>
      </w:pPr>
    </w:p>
    <w:p w:rsidR="00B3061B" w:rsidRDefault="00B3061B" w:rsidP="00CB33BB">
      <w:pPr>
        <w:pStyle w:val="TOC1"/>
        <w:sectPr w:rsidR="00B3061B" w:rsidSect="0024007D">
          <w:footerReference w:type="default" r:id="rId20"/>
          <w:headerReference w:type="first" r:id="rId21"/>
          <w:footerReference w:type="first" r:id="rId22"/>
          <w:pgSz w:w="11907" w:h="16840" w:code="9"/>
          <w:pgMar w:top="1134" w:right="1134" w:bottom="425" w:left="1134" w:header="709" w:footer="567" w:gutter="0"/>
          <w:pgNumType w:start="1"/>
          <w:cols w:space="708"/>
          <w:formProt w:val="0"/>
          <w:titlePg/>
          <w:docGrid w:linePitch="360"/>
        </w:sectPr>
      </w:pPr>
    </w:p>
    <w:p w:rsidR="00107D02" w:rsidRDefault="00107D02" w:rsidP="00107D02">
      <w:pPr>
        <w:pStyle w:val="HA"/>
      </w:pPr>
      <w:bookmarkStart w:id="1" w:name="_Toc443044135"/>
      <w:r>
        <w:lastRenderedPageBreak/>
        <w:t>Terms and abbreviations</w:t>
      </w:r>
      <w:bookmarkEnd w:id="1"/>
    </w:p>
    <w:p w:rsidR="004B2903" w:rsidRDefault="004B2903" w:rsidP="00107D02">
      <w:pPr>
        <w:pStyle w:val="Body2"/>
      </w:pPr>
      <w:r>
        <w:t>DELWP</w:t>
      </w:r>
      <w:r>
        <w:tab/>
      </w:r>
      <w:r>
        <w:tab/>
        <w:t>The Victorian Department of Environment, Land, Water and the Environment</w:t>
      </w:r>
    </w:p>
    <w:p w:rsidR="00107D02" w:rsidRDefault="00107D02" w:rsidP="00107D02">
      <w:pPr>
        <w:pStyle w:val="Body2"/>
        <w:rPr>
          <w:i/>
        </w:rPr>
      </w:pPr>
      <w:r>
        <w:t>EPBC Act</w:t>
      </w:r>
      <w:r>
        <w:tab/>
        <w:t xml:space="preserve">The Federal </w:t>
      </w:r>
      <w:r w:rsidRPr="00107D02">
        <w:rPr>
          <w:i/>
        </w:rPr>
        <w:t>Environment Protection and Bio</w:t>
      </w:r>
      <w:r>
        <w:rPr>
          <w:i/>
        </w:rPr>
        <w:t>diversity Conservation Act 1999</w:t>
      </w:r>
    </w:p>
    <w:p w:rsidR="00F66C7A" w:rsidRDefault="00F66C7A" w:rsidP="00107D02">
      <w:pPr>
        <w:pStyle w:val="Body2"/>
      </w:pPr>
      <w:r w:rsidRPr="00F66C7A">
        <w:t>GEW</w:t>
      </w:r>
      <w:r w:rsidRPr="00F66C7A">
        <w:tab/>
      </w:r>
      <w:r w:rsidRPr="00F66C7A">
        <w:tab/>
      </w:r>
      <w:r>
        <w:t>‘</w:t>
      </w:r>
      <w:r w:rsidRPr="00F66C7A">
        <w:t>Grassy Eucalypt Woodland of the Victorian Volcanic Plains</w:t>
      </w:r>
      <w:r>
        <w:t>’, listed under the EPBC Act</w:t>
      </w:r>
    </w:p>
    <w:p w:rsidR="00F66C7A" w:rsidRDefault="00F66C7A" w:rsidP="00F66C7A">
      <w:pPr>
        <w:pStyle w:val="Body2"/>
        <w:ind w:left="1440" w:hanging="1440"/>
      </w:pPr>
      <w:r>
        <w:t>MRF</w:t>
      </w:r>
      <w:r>
        <w:tab/>
        <w:t xml:space="preserve">Monitoring and Reporting Framework, </w:t>
      </w:r>
      <w:r w:rsidRPr="00162154">
        <w:rPr>
          <w:rFonts w:asciiTheme="minorHAnsi" w:hAnsiTheme="minorHAnsi"/>
          <w:lang w:val="en-US"/>
        </w:rPr>
        <w:t>Program Outcomes, for the Melbourne Strategic Assessment</w:t>
      </w:r>
      <w:r>
        <w:rPr>
          <w:rFonts w:asciiTheme="minorHAnsi" w:hAnsiTheme="minorHAnsi"/>
          <w:lang w:val="en-US"/>
        </w:rPr>
        <w:t xml:space="preserve"> (DELWP 2015)</w:t>
      </w:r>
      <w:r w:rsidRPr="00162154">
        <w:rPr>
          <w:rFonts w:asciiTheme="minorHAnsi" w:hAnsiTheme="minorHAnsi"/>
          <w:lang w:val="en-US"/>
        </w:rPr>
        <w:t xml:space="preserve">.  </w:t>
      </w:r>
    </w:p>
    <w:p w:rsidR="00F66C7A" w:rsidRDefault="00F66C7A" w:rsidP="00107D02">
      <w:pPr>
        <w:pStyle w:val="Body2"/>
      </w:pPr>
      <w:r>
        <w:t>MSA</w:t>
      </w:r>
      <w:r>
        <w:tab/>
      </w:r>
      <w:r>
        <w:tab/>
        <w:t>Melbourne Strategic Assessment project</w:t>
      </w:r>
    </w:p>
    <w:p w:rsidR="00F66C7A" w:rsidRDefault="00F66C7A" w:rsidP="00107D02">
      <w:pPr>
        <w:pStyle w:val="Body2"/>
      </w:pPr>
      <w:r>
        <w:t>NTG</w:t>
      </w:r>
      <w:r>
        <w:tab/>
      </w:r>
      <w:r>
        <w:tab/>
        <w:t xml:space="preserve">‘Natural Temperate Grassland of </w:t>
      </w:r>
      <w:r w:rsidRPr="00F66C7A">
        <w:t>the Victorian Volcanic Plains</w:t>
      </w:r>
      <w:r>
        <w:t>’, listed under the EPBC Act</w:t>
      </w:r>
    </w:p>
    <w:p w:rsidR="00F66C7A" w:rsidRPr="00F66C7A" w:rsidRDefault="00F66C7A" w:rsidP="00F66C7A">
      <w:pPr>
        <w:pStyle w:val="Body2"/>
        <w:ind w:left="1440" w:hanging="1440"/>
      </w:pPr>
      <w:r>
        <w:t>SHW</w:t>
      </w:r>
      <w:r>
        <w:tab/>
        <w:t>‘Seasonal Herbaceous Wetlands (freshwater) of the Temperate Lowland Plains’, listed under the EPBC Act</w:t>
      </w:r>
    </w:p>
    <w:p w:rsidR="00107D02" w:rsidRDefault="00107D02">
      <w:pPr>
        <w:rPr>
          <w:rFonts w:cs="Arial"/>
          <w:color w:val="228591"/>
          <w:sz w:val="40"/>
          <w:lang w:val="en-US"/>
        </w:rPr>
      </w:pPr>
      <w:r>
        <w:br w:type="page"/>
      </w:r>
    </w:p>
    <w:p w:rsidR="00991C27" w:rsidRDefault="00C83E05" w:rsidP="00107D02">
      <w:pPr>
        <w:pStyle w:val="HA"/>
      </w:pPr>
      <w:bookmarkStart w:id="2" w:name="_Toc443044136"/>
      <w:r>
        <w:lastRenderedPageBreak/>
        <w:t>Introduction</w:t>
      </w:r>
      <w:bookmarkEnd w:id="2"/>
    </w:p>
    <w:p w:rsidR="00F66C7A" w:rsidRDefault="00F66C7A" w:rsidP="00F66C7A">
      <w:pPr>
        <w:pStyle w:val="HB"/>
      </w:pPr>
      <w:bookmarkStart w:id="3" w:name="_Toc443044137"/>
      <w:r>
        <w:t>Background</w:t>
      </w:r>
      <w:bookmarkEnd w:id="3"/>
    </w:p>
    <w:p w:rsidR="00F66C7A" w:rsidRDefault="00F66C7A" w:rsidP="00F66C7A">
      <w:pPr>
        <w:pStyle w:val="Body2"/>
      </w:pPr>
      <w:r>
        <w:t>The Victo</w:t>
      </w:r>
      <w:r w:rsidR="0009049D">
        <w:t>rian Government will</w:t>
      </w:r>
      <w:r>
        <w:t xml:space="preserve"> manage three threatened ecological communities in a series of conservation areas around the periphery of Melbourne.  These communities are all defined and listed as ‘critically endangered’ under the </w:t>
      </w:r>
      <w:r w:rsidRPr="00F66C7A">
        <w:rPr>
          <w:i/>
        </w:rPr>
        <w:t>Environment Protection and Biodiversity Conservation (EPBC) Act 1999</w:t>
      </w:r>
      <w:r>
        <w:t>:</w:t>
      </w:r>
    </w:p>
    <w:p w:rsidR="00F66C7A" w:rsidRDefault="00F66C7A" w:rsidP="00C9671D">
      <w:pPr>
        <w:pStyle w:val="Body2"/>
        <w:numPr>
          <w:ilvl w:val="0"/>
          <w:numId w:val="17"/>
        </w:numPr>
      </w:pPr>
      <w:r>
        <w:t>Natural Temperate Grassland of the Victorian Volcanic Plain (NTG),</w:t>
      </w:r>
    </w:p>
    <w:p w:rsidR="00F66C7A" w:rsidRDefault="00F66C7A" w:rsidP="00C9671D">
      <w:pPr>
        <w:pStyle w:val="Body2"/>
        <w:numPr>
          <w:ilvl w:val="0"/>
          <w:numId w:val="17"/>
        </w:numPr>
      </w:pPr>
      <w:r>
        <w:t>Seasonal Herbaceous Wetlands (freshwater) of the Temperate Lowland Plains (SHW), and</w:t>
      </w:r>
    </w:p>
    <w:p w:rsidR="00F66C7A" w:rsidRDefault="00F66C7A" w:rsidP="00C9671D">
      <w:pPr>
        <w:pStyle w:val="Body2"/>
        <w:numPr>
          <w:ilvl w:val="0"/>
          <w:numId w:val="17"/>
        </w:numPr>
      </w:pPr>
      <w:r>
        <w:t>Grassy Eucalypt Woodland of the Victorian Volcanic Plain (GEW).</w:t>
      </w:r>
    </w:p>
    <w:p w:rsidR="00F66C7A" w:rsidRPr="00F66C7A" w:rsidRDefault="00F66C7A" w:rsidP="00F66C7A">
      <w:pPr>
        <w:pStyle w:val="Body2"/>
      </w:pPr>
      <w:r w:rsidRPr="00F66C7A">
        <w:t>The establishment and management of the conservation areas is part of the Melbourne Strategic Assessment (MSA), which is a response to the expansion of Melbourne’s Urban Growth Boundary. This expansion will impact the three ecological communities.  The establishment of the conservation areas is a measure aimed at mitigating s</w:t>
      </w:r>
      <w:r w:rsidR="00486241">
        <w:t>ome of this impact (DSE 2013</w:t>
      </w:r>
      <w:r w:rsidR="00414F48">
        <w:t>a</w:t>
      </w:r>
      <w:r w:rsidR="00486241">
        <w:t>).</w:t>
      </w:r>
    </w:p>
    <w:p w:rsidR="00F66C7A" w:rsidRPr="00F66C7A" w:rsidRDefault="00F66C7A" w:rsidP="00F66C7A">
      <w:pPr>
        <w:pStyle w:val="Body2"/>
      </w:pPr>
      <w:r w:rsidRPr="00F66C7A">
        <w:t xml:space="preserve">The Victorian </w:t>
      </w:r>
      <w:r w:rsidR="0009049D">
        <w:t>Government will also</w:t>
      </w:r>
      <w:r w:rsidRPr="00F66C7A">
        <w:t xml:space="preserve"> report regularly on ecological outcomes. A Monitoring and Reporting Framework (MRF) provides the logic and basis for monitoring ecological change in the three communities, and provides specific Key Performance Indicators (KPIs)</w:t>
      </w:r>
      <w:r w:rsidR="00C9671D">
        <w:t xml:space="preserve"> for each community (DELWP 2015</w:t>
      </w:r>
      <w:r w:rsidRPr="00F66C7A">
        <w:t>).</w:t>
      </w:r>
    </w:p>
    <w:p w:rsidR="00F66C7A" w:rsidRDefault="00F66C7A" w:rsidP="00F66C7A">
      <w:pPr>
        <w:pStyle w:val="Body2"/>
      </w:pPr>
      <w:r>
        <w:t>Change in each community is monitored by more than one KPI, with different KPIs serving to monitor different elements of the community (ranging from the structure of the vegetation, to the degree of invasion by exotic species).  NTG and GEW are served by seven KPIs, SHW by six.</w:t>
      </w:r>
    </w:p>
    <w:p w:rsidR="00F66C7A" w:rsidRPr="00FB2FAE" w:rsidRDefault="00F66C7A" w:rsidP="008B5438">
      <w:pPr>
        <w:pStyle w:val="Body2"/>
      </w:pPr>
      <w:r w:rsidRPr="00FB2FAE">
        <w:t xml:space="preserve">Reporting on the KPIs will provide a good record of ecological change in the communities.  However, any decisions which require an evaluation of overall change across all the KPIs, or any decisions which require trade-offs to be made between communities, will require more than a set of disconnected KPIs.  In order to make these types of evaluations, it is necessary to establish for each of the three communities a robust overall </w:t>
      </w:r>
      <w:r>
        <w:t xml:space="preserve">quality (or </w:t>
      </w:r>
      <w:r w:rsidRPr="00FB2FAE">
        <w:t>condition</w:t>
      </w:r>
      <w:r>
        <w:t>)</w:t>
      </w:r>
      <w:r w:rsidRPr="00FB2FAE">
        <w:t xml:space="preserve"> metric</w:t>
      </w:r>
      <w:r>
        <w:t>,</w:t>
      </w:r>
      <w:r w:rsidRPr="00FB2FAE">
        <w:t xml:space="preserve"> which blends the </w:t>
      </w:r>
      <w:r>
        <w:t xml:space="preserve">relevant </w:t>
      </w:r>
      <w:r w:rsidRPr="00FB2FAE">
        <w:t>KPIs</w:t>
      </w:r>
      <w:r>
        <w:t xml:space="preserve"> and any other relevant quality information</w:t>
      </w:r>
      <w:r w:rsidRPr="00FB2FAE">
        <w:t xml:space="preserve">.  The three metrics </w:t>
      </w:r>
      <w:r>
        <w:t>for the three communities should</w:t>
      </w:r>
      <w:r w:rsidRPr="00FB2FAE">
        <w:t xml:space="preserve"> be directly comparable to allow decisions to be made across the communities.</w:t>
      </w:r>
    </w:p>
    <w:p w:rsidR="00F66C7A" w:rsidRDefault="00F66C7A" w:rsidP="008B5438">
      <w:pPr>
        <w:pStyle w:val="Body2"/>
      </w:pPr>
      <w:r>
        <w:t>This report describes the creation of a vegetation q</w:t>
      </w:r>
      <w:r w:rsidR="00A92943">
        <w:t>uality assessment metric for SHW</w:t>
      </w:r>
      <w:r>
        <w:t xml:space="preserve"> which serves these needs.  It accompanies ano</w:t>
      </w:r>
      <w:r w:rsidR="00A92943">
        <w:t>ther report which deals with GEW</w:t>
      </w:r>
      <w:r>
        <w:t xml:space="preserve"> using the same approach, and follows a published report on NTG which first devised the approach (Sinclair </w:t>
      </w:r>
      <w:r w:rsidRPr="00F66C7A">
        <w:t>et al</w:t>
      </w:r>
      <w:r>
        <w:t>. 2015).</w:t>
      </w:r>
    </w:p>
    <w:p w:rsidR="00F66C7A" w:rsidRPr="00C103B6" w:rsidRDefault="00F66C7A" w:rsidP="00F66C7A">
      <w:pPr>
        <w:pStyle w:val="HB"/>
      </w:pPr>
      <w:bookmarkStart w:id="4" w:name="_Toc443044138"/>
      <w:r>
        <w:t>Approach to defining quality</w:t>
      </w:r>
      <w:bookmarkEnd w:id="4"/>
    </w:p>
    <w:p w:rsidR="00F66C7A" w:rsidRDefault="00F66C7A" w:rsidP="00F66C7A">
      <w:pPr>
        <w:pStyle w:val="Body2"/>
      </w:pPr>
      <w:r>
        <w:t>The aim is to devise a metric (i.e. an algorithm, a set of rules, a tool, a model) which takes informatio</w:t>
      </w:r>
      <w:r w:rsidR="00A92943">
        <w:t>n relevant to the ecology of SHW</w:t>
      </w:r>
      <w:r>
        <w:t xml:space="preserve"> (and to all relevant KPIs), and blends this information into a sin</w:t>
      </w:r>
      <w:r w:rsidR="0009049D">
        <w:t>gle number.  Previously,</w:t>
      </w:r>
      <w:r>
        <w:t xml:space="preserve"> this </w:t>
      </w:r>
      <w:r w:rsidR="0009049D">
        <w:t>type of problem has been approached</w:t>
      </w:r>
      <w:r w:rsidRPr="00D20680">
        <w:t xml:space="preserve"> by deciding on a standard way of weigh</w:t>
      </w:r>
      <w:r>
        <w:t>t</w:t>
      </w:r>
      <w:r w:rsidR="0009049D">
        <w:t>ing and combining various</w:t>
      </w:r>
      <w:r w:rsidRPr="00D20680">
        <w:t xml:space="preserve"> measures to create a</w:t>
      </w:r>
      <w:r>
        <w:t>n overall score that reflects ‘quality,</w:t>
      </w:r>
      <w:r w:rsidRPr="00D20680">
        <w:t xml:space="preserve">’ </w:t>
      </w:r>
      <w:r>
        <w:t xml:space="preserve">with reference to the scientific literature </w:t>
      </w:r>
      <w:r w:rsidR="0009049D">
        <w:t xml:space="preserve">or expert opinion </w:t>
      </w:r>
      <w:r>
        <w:t>to justify the inclusion of variables and their weights</w:t>
      </w:r>
      <w:r w:rsidR="00F6241A">
        <w:t xml:space="preserve"> (Oliver</w:t>
      </w:r>
      <w:r w:rsidR="0009049D">
        <w:t xml:space="preserve"> 2002)</w:t>
      </w:r>
      <w:r>
        <w:t xml:space="preserve">.  This is the approach employed in Victoria’s </w:t>
      </w:r>
      <w:r w:rsidRPr="00F66C7A">
        <w:t xml:space="preserve">Habitat Hectares </w:t>
      </w:r>
      <w:r>
        <w:t xml:space="preserve">condition assessment tool </w:t>
      </w:r>
      <w:r w:rsidRPr="00D20680">
        <w:t>(</w:t>
      </w:r>
      <w:proofErr w:type="spellStart"/>
      <w:r>
        <w:t>Parkes</w:t>
      </w:r>
      <w:proofErr w:type="spellEnd"/>
      <w:r>
        <w:t xml:space="preserve"> </w:t>
      </w:r>
      <w:r w:rsidRPr="00F66C7A">
        <w:t>et al</w:t>
      </w:r>
      <w:r>
        <w:t>. 2003).</w:t>
      </w:r>
    </w:p>
    <w:p w:rsidR="00F66C7A" w:rsidRDefault="00F66C7A" w:rsidP="00F66C7A">
      <w:pPr>
        <w:pStyle w:val="Body2"/>
      </w:pPr>
      <w:r>
        <w:t xml:space="preserve">An alternative approach was recently employed to devise a quality metric for NTG (Sinclair </w:t>
      </w:r>
      <w:r w:rsidRPr="00F66C7A">
        <w:t>et al</w:t>
      </w:r>
      <w:r>
        <w:t xml:space="preserve">. 2015).  In this case, expert </w:t>
      </w:r>
      <w:r w:rsidRPr="00D20680">
        <w:t xml:space="preserve">stakeholders </w:t>
      </w:r>
      <w:r>
        <w:t xml:space="preserve">were asked </w:t>
      </w:r>
      <w:r w:rsidRPr="00D20680">
        <w:t xml:space="preserve">to evaluate </w:t>
      </w:r>
      <w:r>
        <w:t xml:space="preserve">and score a set of fictional but realistic sites, presented to them as site descriptions using the relevant variables.  Their scores for each site (dependent variables) and the variables describing that site (independent variables) were then used to train a model (an ensemble of bagged regression trees) that aimed to predict the quality score from the measured variables.  The model was able to produce scores </w:t>
      </w:r>
      <w:r w:rsidRPr="00945272">
        <w:t xml:space="preserve">similar to real expert evaluations of independent test sites not used to train the model. </w:t>
      </w:r>
      <w:r w:rsidR="00F6241A">
        <w:t xml:space="preserve"> The resultant model can be used directly as a quality metric.</w:t>
      </w:r>
    </w:p>
    <w:p w:rsidR="00F66C7A" w:rsidRDefault="00F66C7A" w:rsidP="00F66C7A">
      <w:pPr>
        <w:pStyle w:val="Body2"/>
      </w:pPr>
      <w:r>
        <w:lastRenderedPageBreak/>
        <w:t xml:space="preserve">The same expert-based modelling approach used for NTG will be employed here.  It was chosen because it has several advantages over methods based on weighted combinations.  These are summarised below, but more fully-enunciated in Sinclair </w:t>
      </w:r>
      <w:r w:rsidRPr="00F66C7A">
        <w:t>et al</w:t>
      </w:r>
      <w:r>
        <w:t>. (2015):</w:t>
      </w:r>
    </w:p>
    <w:p w:rsidR="00F66C7A" w:rsidRDefault="00F66C7A" w:rsidP="00C9671D">
      <w:pPr>
        <w:pStyle w:val="Body2"/>
        <w:numPr>
          <w:ilvl w:val="0"/>
          <w:numId w:val="18"/>
        </w:numPr>
      </w:pPr>
      <w:r>
        <w:t xml:space="preserve">A tool based on the evaluations of </w:t>
      </w:r>
      <w:r w:rsidR="00F6241A">
        <w:t xml:space="preserve">experts and </w:t>
      </w:r>
      <w:r>
        <w:t>stakeholders can be said to directly represent or ‘speak for’ those stakeholders.</w:t>
      </w:r>
    </w:p>
    <w:p w:rsidR="00F66C7A" w:rsidRDefault="00F66C7A" w:rsidP="00C9671D">
      <w:pPr>
        <w:pStyle w:val="Body2"/>
        <w:numPr>
          <w:ilvl w:val="0"/>
          <w:numId w:val="18"/>
        </w:numPr>
      </w:pPr>
      <w:r>
        <w:t>There is an explicit recognition that the concept of ecological quality is subjective (</w:t>
      </w:r>
      <w:r w:rsidRPr="00F66C7A">
        <w:t xml:space="preserve">Keith and </w:t>
      </w:r>
      <w:proofErr w:type="spellStart"/>
      <w:r w:rsidRPr="00F66C7A">
        <w:t>Gorrod</w:t>
      </w:r>
      <w:proofErr w:type="spellEnd"/>
      <w:r w:rsidRPr="00F66C7A">
        <w:t xml:space="preserve"> 2006, Sinclair et al. 2015)</w:t>
      </w:r>
      <w:r>
        <w:t>, and is derived from human preferences.</w:t>
      </w:r>
    </w:p>
    <w:p w:rsidR="00F66C7A" w:rsidRDefault="00F66C7A" w:rsidP="00C9671D">
      <w:pPr>
        <w:pStyle w:val="Body2"/>
        <w:numPr>
          <w:ilvl w:val="0"/>
          <w:numId w:val="18"/>
        </w:numPr>
      </w:pPr>
      <w:r>
        <w:t xml:space="preserve">The means of blending the multiple variables is driven by data, and is transparent and repeatable. Disagreement or criticism about the aggregation of the </w:t>
      </w:r>
      <w:r w:rsidR="00F6241A">
        <w:t xml:space="preserve">components in the </w:t>
      </w:r>
      <w:r>
        <w:t>metric could be settled by recourse to the data, or by refreshing the data.</w:t>
      </w:r>
    </w:p>
    <w:p w:rsidR="00F66C7A" w:rsidRDefault="00F66C7A" w:rsidP="00C9671D">
      <w:pPr>
        <w:pStyle w:val="Body2"/>
        <w:numPr>
          <w:ilvl w:val="0"/>
          <w:numId w:val="18"/>
        </w:numPr>
      </w:pPr>
      <w:r>
        <w:t>Regression trees can readily deal with multiple variables that are of different kinds (categorical, binary, ordinal, continuous) and not independent, in a way that weighted combinations cannot easily achieve (Kim and Park 2009).  This is important if the influence of one variable varies with the value of another variable; which is common in ecological systems.</w:t>
      </w:r>
    </w:p>
    <w:p w:rsidR="00F66C7A" w:rsidRDefault="00F66C7A" w:rsidP="00C9671D">
      <w:pPr>
        <w:pStyle w:val="Body2"/>
        <w:numPr>
          <w:ilvl w:val="0"/>
          <w:numId w:val="18"/>
        </w:numPr>
        <w:ind w:left="714" w:hanging="357"/>
      </w:pPr>
      <w:r>
        <w:t xml:space="preserve">A quality assessment tool based explicitly on stakeholder evaluation does not require a ‘benchmark’.  Benchmarks are often developed to describe ‘intact’ ecosystems; usually with reference to their character before agricultural or other substantial human impacts.  Developing benchmarks can be difficult and controversial, given debate about the appropriateness of using pre-colonial conditions as a benchmark, the lack of detailed knowledge </w:t>
      </w:r>
      <w:r w:rsidR="00F6241A">
        <w:t xml:space="preserve">about the ‘intact’ </w:t>
      </w:r>
      <w:r>
        <w:t>state o</w:t>
      </w:r>
      <w:r w:rsidR="00A92943">
        <w:t>f most ecosystems (including SHW</w:t>
      </w:r>
      <w:r>
        <w:t>), and the uncertainty about whether climate change will alter the appropriateness of benchmarks in future.</w:t>
      </w:r>
      <w:r w:rsidR="009C022C">
        <w:t xml:space="preserve">  SHW would be particularly difficult to assess using a benchmark approach, given its extreme dynamism (discussed below).</w:t>
      </w:r>
    </w:p>
    <w:p w:rsidR="00F66C7A" w:rsidRDefault="00F66C7A" w:rsidP="00F66C7A">
      <w:pPr>
        <w:pStyle w:val="HB"/>
      </w:pPr>
      <w:bookmarkStart w:id="5" w:name="_Toc443044139"/>
      <w:r>
        <w:t>Description of the vegetation of the ecological community</w:t>
      </w:r>
      <w:bookmarkEnd w:id="5"/>
    </w:p>
    <w:p w:rsidR="00B4258D" w:rsidRDefault="00492D83" w:rsidP="00F66C7A">
      <w:pPr>
        <w:pStyle w:val="Body2"/>
      </w:pPr>
      <w:r>
        <w:t>The SHW</w:t>
      </w:r>
      <w:r w:rsidR="00F66C7A" w:rsidRPr="00350CD3">
        <w:t xml:space="preserve"> community i</w:t>
      </w:r>
      <w:r w:rsidR="00F66C7A">
        <w:t>s fully defined and described in</w:t>
      </w:r>
      <w:r w:rsidR="00F66C7A" w:rsidRPr="00350CD3">
        <w:t xml:space="preserve"> the EPBC-Act ‘listing advi</w:t>
      </w:r>
      <w:r>
        <w:t>ce’ for the community (TSSC 2012</w:t>
      </w:r>
      <w:r w:rsidR="00F66C7A" w:rsidRPr="00350CD3">
        <w:t xml:space="preserve">).  </w:t>
      </w:r>
      <w:r w:rsidR="00B4258D">
        <w:t>It occurs on fertile, clay plains of lowland south-eastern Australia, in depressions that sometimes fill with water as a result of local rainfall (not, as defined in TSSC (2012), from over-bank floods or from groundwater).  The vegetation is open, treeless and dominated by herbaceous vegetation (grasses, sedges, rushes, forbs and ferns).</w:t>
      </w:r>
    </w:p>
    <w:p w:rsidR="00F66C7A" w:rsidRDefault="00F66C7A" w:rsidP="00F66C7A">
      <w:pPr>
        <w:pStyle w:val="Body2"/>
      </w:pPr>
      <w:r w:rsidRPr="00350CD3">
        <w:t>The community has been the subject of very little research (</w:t>
      </w:r>
      <w:r>
        <w:t xml:space="preserve">e.g. </w:t>
      </w:r>
      <w:r w:rsidRPr="00350CD3">
        <w:t>in comparison to Natural Temperate Grassland), and much of what is known is gleaned from anecdotal observation and inference from related ecosystems, rather than direct experimental studies</w:t>
      </w:r>
      <w:r>
        <w:t>.</w:t>
      </w:r>
      <w:r w:rsidR="009C022C">
        <w:t xml:space="preserve">  The ecosystem is shown on the cover of this report, and in Figure 1.</w:t>
      </w:r>
    </w:p>
    <w:p w:rsidR="00492D83" w:rsidRPr="00531A47" w:rsidRDefault="00492D83" w:rsidP="00492D83">
      <w:pPr>
        <w:pStyle w:val="DSEBody"/>
        <w:rPr>
          <w:rFonts w:asciiTheme="minorHAnsi" w:hAnsiTheme="minorHAnsi"/>
          <w:sz w:val="22"/>
          <w:szCs w:val="22"/>
        </w:rPr>
      </w:pPr>
      <w:r w:rsidRPr="00531A47">
        <w:rPr>
          <w:rFonts w:asciiTheme="minorHAnsi" w:hAnsiTheme="minorHAnsi"/>
          <w:sz w:val="22"/>
          <w:szCs w:val="22"/>
        </w:rPr>
        <w:t>SHW</w:t>
      </w:r>
      <w:r w:rsidR="00F6241A">
        <w:rPr>
          <w:rFonts w:asciiTheme="minorHAnsi" w:hAnsiTheme="minorHAnsi"/>
          <w:sz w:val="22"/>
          <w:szCs w:val="22"/>
        </w:rPr>
        <w:t>s</w:t>
      </w:r>
      <w:r w:rsidRPr="00531A47">
        <w:rPr>
          <w:rFonts w:asciiTheme="minorHAnsi" w:hAnsiTheme="minorHAnsi"/>
          <w:sz w:val="22"/>
          <w:szCs w:val="22"/>
        </w:rPr>
        <w:t xml:space="preserve"> are inherently dynamic.  Most have relatively small catchments and fill </w:t>
      </w:r>
      <w:r w:rsidR="00B4258D">
        <w:rPr>
          <w:rFonts w:asciiTheme="minorHAnsi" w:hAnsiTheme="minorHAnsi"/>
          <w:sz w:val="22"/>
          <w:szCs w:val="22"/>
        </w:rPr>
        <w:t xml:space="preserve">only </w:t>
      </w:r>
      <w:r w:rsidRPr="00531A47">
        <w:rPr>
          <w:rFonts w:asciiTheme="minorHAnsi" w:hAnsiTheme="minorHAnsi"/>
          <w:sz w:val="22"/>
          <w:szCs w:val="22"/>
        </w:rPr>
        <w:t xml:space="preserve">in response to local rainfall which varies in quantity and timing from year to year (often in the cooler months, sometimes after heavy summer storms).  </w:t>
      </w:r>
      <w:r w:rsidR="008B5438">
        <w:rPr>
          <w:rFonts w:asciiTheme="minorHAnsi" w:hAnsiTheme="minorHAnsi"/>
          <w:sz w:val="22"/>
          <w:szCs w:val="22"/>
        </w:rPr>
        <w:t>The timing and depth of inundation</w:t>
      </w:r>
      <w:r w:rsidRPr="00531A47">
        <w:rPr>
          <w:rFonts w:asciiTheme="minorHAnsi" w:hAnsiTheme="minorHAnsi"/>
          <w:sz w:val="22"/>
          <w:szCs w:val="22"/>
        </w:rPr>
        <w:t>, the rate of evaporation and the temperature of the water produce quite different conditions for plants and animals</w:t>
      </w:r>
      <w:r w:rsidR="008B5438">
        <w:rPr>
          <w:rFonts w:asciiTheme="minorHAnsi" w:hAnsiTheme="minorHAnsi"/>
          <w:sz w:val="22"/>
          <w:szCs w:val="22"/>
        </w:rPr>
        <w:t>; such that one filling event may produce different conditions to another</w:t>
      </w:r>
      <w:r w:rsidRPr="00531A47">
        <w:rPr>
          <w:rFonts w:asciiTheme="minorHAnsi" w:hAnsiTheme="minorHAnsi"/>
          <w:sz w:val="22"/>
          <w:szCs w:val="22"/>
        </w:rPr>
        <w:t>.</w:t>
      </w:r>
    </w:p>
    <w:p w:rsidR="00492D83" w:rsidRPr="00531A47" w:rsidRDefault="00492D83" w:rsidP="00492D83">
      <w:pPr>
        <w:pStyle w:val="DSEHC"/>
        <w:rPr>
          <w:rFonts w:asciiTheme="minorHAnsi" w:hAnsiTheme="minorHAnsi"/>
          <w:b w:val="0"/>
          <w:sz w:val="22"/>
          <w:szCs w:val="22"/>
        </w:rPr>
      </w:pPr>
      <w:r w:rsidRPr="00531A47">
        <w:rPr>
          <w:rFonts w:asciiTheme="minorHAnsi" w:hAnsiTheme="minorHAnsi"/>
          <w:b w:val="0"/>
          <w:sz w:val="22"/>
          <w:szCs w:val="22"/>
        </w:rPr>
        <w:t xml:space="preserve">The species that inhabit SHW have developed ways of tolerating this changeable environment. Many species grow prolifically and reproduce when conditions suit, then retreat to a bank of seeds (e.g. </w:t>
      </w:r>
      <w:proofErr w:type="spellStart"/>
      <w:r w:rsidRPr="00531A47">
        <w:rPr>
          <w:rFonts w:asciiTheme="minorHAnsi" w:hAnsiTheme="minorHAnsi"/>
          <w:b w:val="0"/>
          <w:i/>
          <w:sz w:val="22"/>
          <w:szCs w:val="22"/>
        </w:rPr>
        <w:t>Centipeda</w:t>
      </w:r>
      <w:proofErr w:type="spellEnd"/>
      <w:r w:rsidRPr="00531A47">
        <w:rPr>
          <w:rFonts w:asciiTheme="minorHAnsi" w:hAnsiTheme="minorHAnsi"/>
          <w:b w:val="0"/>
          <w:sz w:val="22"/>
          <w:szCs w:val="22"/>
        </w:rPr>
        <w:t xml:space="preserve">), buried buds (e.g. </w:t>
      </w:r>
      <w:proofErr w:type="spellStart"/>
      <w:r w:rsidRPr="00531A47">
        <w:rPr>
          <w:rFonts w:asciiTheme="minorHAnsi" w:hAnsiTheme="minorHAnsi"/>
          <w:b w:val="0"/>
          <w:i/>
          <w:sz w:val="22"/>
          <w:szCs w:val="22"/>
        </w:rPr>
        <w:t>Eleocharis</w:t>
      </w:r>
      <w:proofErr w:type="spellEnd"/>
      <w:r w:rsidRPr="00531A47">
        <w:rPr>
          <w:rFonts w:asciiTheme="minorHAnsi" w:hAnsiTheme="minorHAnsi"/>
          <w:b w:val="0"/>
          <w:i/>
          <w:sz w:val="22"/>
          <w:szCs w:val="22"/>
        </w:rPr>
        <w:t xml:space="preserve"> </w:t>
      </w:r>
      <w:r w:rsidRPr="00531A47">
        <w:rPr>
          <w:rFonts w:asciiTheme="minorHAnsi" w:hAnsiTheme="minorHAnsi"/>
          <w:b w:val="0"/>
          <w:sz w:val="22"/>
          <w:szCs w:val="22"/>
        </w:rPr>
        <w:t xml:space="preserve">and </w:t>
      </w:r>
      <w:proofErr w:type="spellStart"/>
      <w:r w:rsidR="006A11DD">
        <w:rPr>
          <w:rFonts w:asciiTheme="minorHAnsi" w:hAnsiTheme="minorHAnsi"/>
          <w:b w:val="0"/>
          <w:i/>
          <w:sz w:val="22"/>
          <w:szCs w:val="22"/>
        </w:rPr>
        <w:t>Marsile</w:t>
      </w:r>
      <w:r w:rsidRPr="00531A47">
        <w:rPr>
          <w:rFonts w:asciiTheme="minorHAnsi" w:hAnsiTheme="minorHAnsi"/>
          <w:b w:val="0"/>
          <w:i/>
          <w:sz w:val="22"/>
          <w:szCs w:val="22"/>
        </w:rPr>
        <w:t>a</w:t>
      </w:r>
      <w:proofErr w:type="spellEnd"/>
      <w:r w:rsidRPr="00531A47">
        <w:rPr>
          <w:rFonts w:asciiTheme="minorHAnsi" w:hAnsiTheme="minorHAnsi"/>
          <w:b w:val="0"/>
          <w:sz w:val="22"/>
          <w:szCs w:val="22"/>
        </w:rPr>
        <w:t xml:space="preserve">) or eggs (e.g. Shield shrimp) during hostile periods (discussed for semi-arid wetlands by </w:t>
      </w:r>
      <w:r w:rsidRPr="00531A47">
        <w:rPr>
          <w:rFonts w:asciiTheme="minorHAnsi" w:hAnsiTheme="minorHAnsi"/>
          <w:b w:val="0"/>
          <w:sz w:val="22"/>
          <w:szCs w:val="22"/>
        </w:rPr>
        <w:fldChar w:fldCharType="begin"/>
      </w:r>
      <w:r w:rsidRPr="00531A47">
        <w:rPr>
          <w:rFonts w:asciiTheme="minorHAnsi" w:hAnsiTheme="minorHAnsi"/>
          <w:b w:val="0"/>
          <w:sz w:val="22"/>
          <w:szCs w:val="22"/>
        </w:rPr>
        <w:instrText xml:space="preserve"> ADDIN EN.CITE &lt;EndNote&gt;&lt;Cite&gt;&lt;Author&gt;Brock&lt;/Author&gt;&lt;Year&gt;2003&lt;/Year&gt;&lt;RecNum&gt;505&lt;/RecNum&gt;&lt;DisplayText&gt;(Brock&lt;style face="italic"&gt; et al.&lt;/style&gt; 2003; James&lt;style face="italic"&gt; et al.&lt;/style&gt; 2007)&lt;/DisplayText&gt;&lt;record&gt;&lt;rec-number&gt;505&lt;/rec-number&gt;&lt;foreign-keys&gt;&lt;key app="EN" db-id="5s52p2avs9ta2pe5s9gv0asqp0artp2xfzst"&gt;505&lt;/key&gt;&lt;/foreign-keys&gt;&lt;ref-type name="Journal Article"&gt;17&lt;/ref-type&gt;&lt;contributors&gt;&lt;authors&gt;&lt;author&gt;Brock, M. A.&lt;/author&gt;&lt;author&gt;Nielsen, D. L.&lt;/author&gt;&lt;author&gt;Shiel, R. J.&lt;/author&gt;&lt;author&gt;Green, J. D.&lt;/author&gt;&lt;author&gt;Langley, J. D&lt;/author&gt;&lt;/authors&gt;&lt;/contributors&gt;&lt;titles&gt;&lt;title&gt;Drought and aquatic community resilience: the role of eggs and seeds in sediments of temporary wetlands&lt;/title&gt;&lt;secondary-title&gt;Freshwater Biology&lt;/secondary-title&gt;&lt;/titles&gt;&lt;periodical&gt;&lt;full-title&gt;Freshwater Biology&lt;/full-title&gt;&lt;abbr-1&gt;Freshw. Biol.&lt;/abbr-1&gt;&lt;/periodical&gt;&lt;pages&gt;1207-1218&lt;/pages&gt;&lt;volume&gt;48&lt;/volume&gt;&lt;number&gt;7&lt;/number&gt;&lt;dates&gt;&lt;year&gt;2003&lt;/year&gt;&lt;/dates&gt;&lt;urls&gt;&lt;/urls&gt;&lt;/record&gt;&lt;/Cite&gt;&lt;Cite&gt;&lt;Author&gt;James&lt;/Author&gt;&lt;Year&gt;2007&lt;/Year&gt;&lt;RecNum&gt;507&lt;/RecNum&gt;&lt;record&gt;&lt;rec-number&gt;507&lt;/rec-number&gt;&lt;foreign-keys&gt;&lt;key app="EN" db-id="5s52p2avs9ta2pe5s9gv0asqp0artp2xfzst"&gt;507&lt;/key&gt;&lt;/foreign-keys&gt;&lt;ref-type name="Journal Article"&gt;17&lt;/ref-type&gt;&lt;contributors&gt;&lt;authors&gt;&lt;author&gt;James, C. S.&lt;/author&gt;&lt;author&gt;Capon, S. J.&lt;/author&gt;&lt;author&gt;White, M. G.&lt;/author&gt;&lt;author&gt;Rayburg, S. C.&lt;/author&gt;&lt;author&gt;Thoms, M. C&lt;/author&gt;&lt;/authors&gt;&lt;/contributors&gt;&lt;titles&gt;&lt;title&gt;Spatial variability of the soil seed bank in a heterogeneous ephemeral wetland system in semi-arid Australia&lt;/title&gt;&lt;secondary-title&gt;Plant Ecology&lt;/secondary-title&gt;&lt;/titles&gt;&lt;periodical&gt;&lt;full-title&gt;Plant Ecology&lt;/full-title&gt;&lt;/periodical&gt;&lt;pages&gt;205-217&lt;/pages&gt;&lt;volume&gt;190&lt;/volume&gt;&lt;number&gt;2&lt;/number&gt;&lt;dates&gt;&lt;year&gt;2007&lt;/year&gt;&lt;/dates&gt;&lt;urls&gt;&lt;/urls&gt;&lt;/record&gt;&lt;/Cite&gt;&lt;/EndNote&gt;</w:instrText>
      </w:r>
      <w:r w:rsidRPr="00531A47">
        <w:rPr>
          <w:rFonts w:asciiTheme="minorHAnsi" w:hAnsiTheme="minorHAnsi"/>
          <w:b w:val="0"/>
          <w:sz w:val="22"/>
          <w:szCs w:val="22"/>
        </w:rPr>
        <w:fldChar w:fldCharType="separate"/>
      </w:r>
      <w:hyperlink w:anchor="_ENREF_11" w:tooltip="Brock, 2003 #505" w:history="1">
        <w:r w:rsidRPr="00531A47">
          <w:rPr>
            <w:rFonts w:asciiTheme="minorHAnsi" w:hAnsiTheme="minorHAnsi"/>
            <w:b w:val="0"/>
            <w:noProof/>
            <w:sz w:val="22"/>
            <w:szCs w:val="22"/>
          </w:rPr>
          <w:t>Brock</w:t>
        </w:r>
        <w:r w:rsidRPr="00531A47">
          <w:rPr>
            <w:rFonts w:asciiTheme="minorHAnsi" w:hAnsiTheme="minorHAnsi"/>
            <w:b w:val="0"/>
            <w:i/>
            <w:noProof/>
            <w:sz w:val="22"/>
            <w:szCs w:val="22"/>
          </w:rPr>
          <w:t xml:space="preserve"> et al.</w:t>
        </w:r>
        <w:r w:rsidRPr="00531A47">
          <w:rPr>
            <w:rFonts w:asciiTheme="minorHAnsi" w:hAnsiTheme="minorHAnsi"/>
            <w:b w:val="0"/>
            <w:noProof/>
            <w:sz w:val="22"/>
            <w:szCs w:val="22"/>
          </w:rPr>
          <w:t xml:space="preserve"> 2003</w:t>
        </w:r>
      </w:hyperlink>
      <w:r w:rsidRPr="00531A47">
        <w:rPr>
          <w:rFonts w:asciiTheme="minorHAnsi" w:hAnsiTheme="minorHAnsi"/>
          <w:b w:val="0"/>
          <w:noProof/>
          <w:sz w:val="22"/>
          <w:szCs w:val="22"/>
        </w:rPr>
        <w:t xml:space="preserve">; </w:t>
      </w:r>
      <w:hyperlink w:anchor="_ENREF_109" w:tooltip="James, 2007 #507" w:history="1">
        <w:r w:rsidRPr="00531A47">
          <w:rPr>
            <w:rFonts w:asciiTheme="minorHAnsi" w:hAnsiTheme="minorHAnsi"/>
            <w:b w:val="0"/>
            <w:noProof/>
            <w:sz w:val="22"/>
            <w:szCs w:val="22"/>
          </w:rPr>
          <w:t>James</w:t>
        </w:r>
        <w:r w:rsidRPr="00531A47">
          <w:rPr>
            <w:rFonts w:asciiTheme="minorHAnsi" w:hAnsiTheme="minorHAnsi"/>
            <w:b w:val="0"/>
            <w:i/>
            <w:noProof/>
            <w:sz w:val="22"/>
            <w:szCs w:val="22"/>
          </w:rPr>
          <w:t xml:space="preserve"> et al.</w:t>
        </w:r>
        <w:r w:rsidRPr="00531A47">
          <w:rPr>
            <w:rFonts w:asciiTheme="minorHAnsi" w:hAnsiTheme="minorHAnsi"/>
            <w:b w:val="0"/>
            <w:noProof/>
            <w:sz w:val="22"/>
            <w:szCs w:val="22"/>
          </w:rPr>
          <w:t xml:space="preserve"> 2007</w:t>
        </w:r>
      </w:hyperlink>
      <w:r w:rsidRPr="00531A47">
        <w:rPr>
          <w:rFonts w:asciiTheme="minorHAnsi" w:hAnsiTheme="minorHAnsi"/>
          <w:b w:val="0"/>
          <w:noProof/>
          <w:sz w:val="22"/>
          <w:szCs w:val="22"/>
        </w:rPr>
        <w:t>)</w:t>
      </w:r>
      <w:r w:rsidRPr="00531A47">
        <w:rPr>
          <w:rFonts w:asciiTheme="minorHAnsi" w:hAnsiTheme="minorHAnsi"/>
          <w:b w:val="0"/>
          <w:sz w:val="22"/>
          <w:szCs w:val="22"/>
        </w:rPr>
        <w:fldChar w:fldCharType="end"/>
      </w:r>
      <w:r w:rsidRPr="00531A47">
        <w:rPr>
          <w:rFonts w:asciiTheme="minorHAnsi" w:hAnsiTheme="minorHAnsi"/>
          <w:b w:val="0"/>
          <w:sz w:val="22"/>
          <w:szCs w:val="22"/>
        </w:rPr>
        <w:t xml:space="preserve">. Different </w:t>
      </w:r>
      <w:r>
        <w:rPr>
          <w:rFonts w:asciiTheme="minorHAnsi" w:hAnsiTheme="minorHAnsi"/>
          <w:b w:val="0"/>
          <w:sz w:val="22"/>
          <w:szCs w:val="22"/>
        </w:rPr>
        <w:t xml:space="preserve">plant </w:t>
      </w:r>
      <w:r w:rsidRPr="00531A47">
        <w:rPr>
          <w:rFonts w:asciiTheme="minorHAnsi" w:hAnsiTheme="minorHAnsi"/>
          <w:b w:val="0"/>
          <w:sz w:val="22"/>
          <w:szCs w:val="22"/>
        </w:rPr>
        <w:t xml:space="preserve">species grow and reproduce at different times of the wet-dry cycle, and in different seasons.  Some grow when the wetland is full (e.g. </w:t>
      </w:r>
      <w:proofErr w:type="spellStart"/>
      <w:r w:rsidRPr="00531A47">
        <w:rPr>
          <w:rFonts w:asciiTheme="minorHAnsi" w:hAnsiTheme="minorHAnsi"/>
          <w:b w:val="0"/>
          <w:i/>
          <w:sz w:val="22"/>
          <w:szCs w:val="22"/>
        </w:rPr>
        <w:t>Myriophyllum</w:t>
      </w:r>
      <w:proofErr w:type="spellEnd"/>
      <w:r w:rsidRPr="00531A47">
        <w:rPr>
          <w:rFonts w:asciiTheme="minorHAnsi" w:hAnsiTheme="minorHAnsi"/>
          <w:b w:val="0"/>
          <w:sz w:val="22"/>
          <w:szCs w:val="22"/>
        </w:rPr>
        <w:t xml:space="preserve">), others on the exposed mud when the wetland is drawing down (e.g. </w:t>
      </w:r>
      <w:proofErr w:type="spellStart"/>
      <w:r w:rsidRPr="00531A47">
        <w:rPr>
          <w:rFonts w:asciiTheme="minorHAnsi" w:hAnsiTheme="minorHAnsi"/>
          <w:b w:val="0"/>
          <w:i/>
          <w:sz w:val="22"/>
          <w:szCs w:val="22"/>
        </w:rPr>
        <w:t>Pilularia</w:t>
      </w:r>
      <w:proofErr w:type="spellEnd"/>
      <w:r w:rsidRPr="00531A47">
        <w:rPr>
          <w:rFonts w:asciiTheme="minorHAnsi" w:hAnsiTheme="minorHAnsi"/>
          <w:b w:val="0"/>
          <w:sz w:val="22"/>
          <w:szCs w:val="22"/>
        </w:rPr>
        <w:t xml:space="preserve">, </w:t>
      </w:r>
      <w:proofErr w:type="spellStart"/>
      <w:r w:rsidRPr="00531A47">
        <w:rPr>
          <w:rFonts w:asciiTheme="minorHAnsi" w:hAnsiTheme="minorHAnsi"/>
          <w:b w:val="0"/>
          <w:i/>
          <w:sz w:val="22"/>
          <w:szCs w:val="22"/>
        </w:rPr>
        <w:t>Isoetes</w:t>
      </w:r>
      <w:proofErr w:type="spellEnd"/>
      <w:r w:rsidRPr="00531A47">
        <w:rPr>
          <w:rFonts w:asciiTheme="minorHAnsi" w:hAnsiTheme="minorHAnsi"/>
          <w:b w:val="0"/>
          <w:sz w:val="22"/>
          <w:szCs w:val="22"/>
        </w:rPr>
        <w:t xml:space="preserve">), still others on the dry bed (e.g. chenopods, </w:t>
      </w:r>
      <w:proofErr w:type="spellStart"/>
      <w:r w:rsidRPr="00531A47">
        <w:rPr>
          <w:rFonts w:asciiTheme="minorHAnsi" w:hAnsiTheme="minorHAnsi"/>
          <w:b w:val="0"/>
          <w:i/>
          <w:sz w:val="22"/>
          <w:szCs w:val="22"/>
        </w:rPr>
        <w:t>Euchiton</w:t>
      </w:r>
      <w:proofErr w:type="spellEnd"/>
      <w:r w:rsidRPr="00531A47">
        <w:rPr>
          <w:rFonts w:asciiTheme="minorHAnsi" w:hAnsiTheme="minorHAnsi"/>
          <w:b w:val="0"/>
          <w:sz w:val="22"/>
          <w:szCs w:val="22"/>
        </w:rPr>
        <w:t xml:space="preserve">, </w:t>
      </w:r>
      <w:proofErr w:type="spellStart"/>
      <w:r w:rsidRPr="00531A47">
        <w:rPr>
          <w:rFonts w:asciiTheme="minorHAnsi" w:hAnsiTheme="minorHAnsi"/>
          <w:b w:val="0"/>
          <w:i/>
          <w:sz w:val="22"/>
          <w:szCs w:val="22"/>
        </w:rPr>
        <w:t>Senecio</w:t>
      </w:r>
      <w:proofErr w:type="spellEnd"/>
      <w:r w:rsidRPr="00531A47">
        <w:rPr>
          <w:rFonts w:asciiTheme="minorHAnsi" w:hAnsiTheme="minorHAnsi"/>
          <w:b w:val="0"/>
          <w:sz w:val="22"/>
          <w:szCs w:val="22"/>
        </w:rPr>
        <w:t xml:space="preserve">). Many animals (notably wading birds) vacate the wetlands entirely when conditions do not suit. These life-history strategies are common and well-known in seasonal wetlands worldwide </w:t>
      </w:r>
      <w:r w:rsidRPr="00531A47">
        <w:rPr>
          <w:rFonts w:asciiTheme="minorHAnsi" w:hAnsiTheme="minorHAnsi"/>
          <w:b w:val="0"/>
          <w:sz w:val="22"/>
          <w:szCs w:val="22"/>
        </w:rPr>
        <w:fldChar w:fldCharType="begin"/>
      </w:r>
      <w:r w:rsidRPr="00531A47">
        <w:rPr>
          <w:rFonts w:asciiTheme="minorHAnsi" w:hAnsiTheme="minorHAnsi"/>
          <w:b w:val="0"/>
          <w:sz w:val="22"/>
          <w:szCs w:val="22"/>
        </w:rPr>
        <w:instrText xml:space="preserve"> ADDIN EN.CITE &lt;EndNote&gt;&lt;Cite&gt;&lt;Author&gt;Deil&lt;/Author&gt;&lt;Year&gt;2005&lt;/Year&gt;&lt;RecNum&gt;259&lt;/RecNum&gt;&lt;DisplayText&gt;(Deil 2005)&lt;/DisplayText&gt;&lt;record&gt;&lt;rec-number&gt;259&lt;/rec-number&gt;&lt;foreign-keys&gt;&lt;key app="EN" db-id="5s52p2avs9ta2pe5s9gv0asqp0artp2xfzst"&gt;259&lt;/key&gt;&lt;/foreign-keys&gt;&lt;ref-type name="Journal Article"&gt;17&lt;/ref-type&gt;&lt;contributors&gt;&lt;authors&gt;&lt;author&gt;Deil, U.&lt;/author&gt;&lt;/authors&gt;&lt;/contributors&gt;&lt;titles&gt;&lt;title&gt;A review on habitats, plant traits and vegetation of ephemeral wetlands – a global perspective&lt;/title&gt;&lt;secondary-title&gt;Phytocoenologia&lt;/secondary-title&gt;&lt;/titles&gt;&lt;periodical&gt;&lt;full-title&gt;Phytocoenologia&lt;/full-title&gt;&lt;/periodical&gt;&lt;pages&gt;533-706&lt;/pages&gt;&lt;volume&gt;35&lt;/volume&gt;&lt;dates&gt;&lt;year&gt;2005&lt;/year&gt;&lt;/dates&gt;&lt;urls&gt;&lt;/urls&gt;&lt;/record&gt;&lt;/Cite&gt;&lt;/EndNote&gt;</w:instrText>
      </w:r>
      <w:r w:rsidRPr="00531A47">
        <w:rPr>
          <w:rFonts w:asciiTheme="minorHAnsi" w:hAnsiTheme="minorHAnsi"/>
          <w:b w:val="0"/>
          <w:sz w:val="22"/>
          <w:szCs w:val="22"/>
        </w:rPr>
        <w:fldChar w:fldCharType="separate"/>
      </w:r>
      <w:r w:rsidRPr="00531A47">
        <w:rPr>
          <w:rFonts w:asciiTheme="minorHAnsi" w:hAnsiTheme="minorHAnsi"/>
          <w:b w:val="0"/>
          <w:noProof/>
          <w:sz w:val="22"/>
          <w:szCs w:val="22"/>
        </w:rPr>
        <w:t>(</w:t>
      </w:r>
      <w:hyperlink w:anchor="_ENREF_36" w:tooltip="Deil, 2005 #259" w:history="1">
        <w:r w:rsidRPr="00531A47">
          <w:rPr>
            <w:rFonts w:asciiTheme="minorHAnsi" w:hAnsiTheme="minorHAnsi"/>
            <w:b w:val="0"/>
            <w:noProof/>
            <w:sz w:val="22"/>
            <w:szCs w:val="22"/>
          </w:rPr>
          <w:t>Deil 2005</w:t>
        </w:r>
      </w:hyperlink>
      <w:r w:rsidRPr="00531A47">
        <w:rPr>
          <w:rFonts w:asciiTheme="minorHAnsi" w:hAnsiTheme="minorHAnsi"/>
          <w:b w:val="0"/>
          <w:noProof/>
          <w:sz w:val="22"/>
          <w:szCs w:val="22"/>
        </w:rPr>
        <w:t>)</w:t>
      </w:r>
      <w:r w:rsidRPr="00531A47">
        <w:rPr>
          <w:rFonts w:asciiTheme="minorHAnsi" w:hAnsiTheme="minorHAnsi"/>
          <w:b w:val="0"/>
          <w:sz w:val="22"/>
          <w:szCs w:val="22"/>
        </w:rPr>
        <w:fldChar w:fldCharType="end"/>
      </w:r>
      <w:r w:rsidRPr="00531A47">
        <w:rPr>
          <w:rFonts w:asciiTheme="minorHAnsi" w:hAnsiTheme="minorHAnsi"/>
          <w:b w:val="0"/>
          <w:sz w:val="22"/>
          <w:szCs w:val="22"/>
        </w:rPr>
        <w:t>.</w:t>
      </w:r>
    </w:p>
    <w:p w:rsidR="00492D83" w:rsidRDefault="00492D83" w:rsidP="00492D83">
      <w:pPr>
        <w:pStyle w:val="DSEBody"/>
        <w:rPr>
          <w:rFonts w:asciiTheme="minorHAnsi" w:hAnsiTheme="minorHAnsi"/>
          <w:sz w:val="22"/>
          <w:szCs w:val="22"/>
        </w:rPr>
      </w:pPr>
      <w:r w:rsidRPr="00531A47">
        <w:rPr>
          <w:rFonts w:asciiTheme="minorHAnsi" w:hAnsiTheme="minorHAnsi"/>
          <w:sz w:val="22"/>
          <w:szCs w:val="22"/>
        </w:rPr>
        <w:t xml:space="preserve">The physical and chemical characteristics of SHW are also dynamic. In periods of prolonged drought, the wetland floor may form deep cracks, providing sheltered microhabitats for frogs and other animals. These cracks close when the wetland is wet or muddy. Nutrients also cycle rapidly, being resident in sediments </w:t>
      </w:r>
      <w:r w:rsidRPr="00531A47">
        <w:rPr>
          <w:rFonts w:asciiTheme="minorHAnsi" w:hAnsiTheme="minorHAnsi"/>
          <w:sz w:val="22"/>
          <w:szCs w:val="22"/>
        </w:rPr>
        <w:lastRenderedPageBreak/>
        <w:t xml:space="preserve">when dry, and entering the water column when inundated. Studies in Australian floodplain wetlands show that phosphorous loads may shift substantially from substrate to water column over periods of weeks </w:t>
      </w:r>
      <w:r w:rsidRPr="00531A47">
        <w:rPr>
          <w:rFonts w:asciiTheme="minorHAnsi" w:hAnsiTheme="minorHAnsi"/>
          <w:sz w:val="22"/>
          <w:szCs w:val="22"/>
        </w:rPr>
        <w:fldChar w:fldCharType="begin"/>
      </w:r>
      <w:r w:rsidRPr="00531A47">
        <w:rPr>
          <w:rFonts w:asciiTheme="minorHAnsi" w:hAnsiTheme="minorHAnsi"/>
          <w:sz w:val="22"/>
          <w:szCs w:val="22"/>
        </w:rPr>
        <w:instrText xml:space="preserve"> ADDIN EN.CITE &lt;EndNote&gt;&lt;Cite&gt;&lt;Author&gt;Knowles&lt;/Author&gt;&lt;Year&gt;2012&lt;/Year&gt;&lt;RecNum&gt;508&lt;/RecNum&gt;&lt;DisplayText&gt;(Knowles&lt;style face="italic"&gt; et al.&lt;/style&gt; 2012)&lt;/DisplayText&gt;&lt;record&gt;&lt;rec-number&gt;508&lt;/rec-number&gt;&lt;foreign-keys&gt;&lt;key app="EN" db-id="5s52p2avs9ta2pe5s9gv0asqp0artp2xfzst"&gt;508&lt;/key&gt;&lt;/foreign-keys&gt;&lt;ref-type name="Journal Article"&gt;17&lt;/ref-type&gt;&lt;contributors&gt;&lt;authors&gt;&lt;author&gt;Knowles, L.&lt;/author&gt;&lt;author&gt;Iles, J.&lt;/author&gt;&lt;author&gt;Lu, Y.&lt;/author&gt;&lt;author&gt;Kobayashi, T.&lt;/author&gt;&lt;author&gt;Wen, L.&lt;/author&gt;&lt;/authors&gt;&lt;/contributors&gt;&lt;titles&gt;&lt;title&gt;Phosphorus dynamics in an ephemeral wetland ecosystem after re-flooding&lt;/title&gt;&lt;secondary-title&gt;Environmental Modelling &amp;amp; Software&lt;/secondary-title&gt;&lt;/titles&gt;&lt;periodical&gt;&lt;full-title&gt;Environmental Modelling &amp;amp; Software&lt;/full-title&gt;&lt;/periodical&gt;&lt;pages&gt;31-37&lt;/pages&gt;&lt;volume&gt;35&lt;/volume&gt;&lt;dates&gt;&lt;year&gt;2012&lt;/year&gt;&lt;/dates&gt;&lt;urls&gt;&lt;/urls&gt;&lt;/record&gt;&lt;/Cite&gt;&lt;/EndNote&gt;</w:instrText>
      </w:r>
      <w:r w:rsidRPr="00531A47">
        <w:rPr>
          <w:rFonts w:asciiTheme="minorHAnsi" w:hAnsiTheme="minorHAnsi"/>
          <w:sz w:val="22"/>
          <w:szCs w:val="22"/>
        </w:rPr>
        <w:fldChar w:fldCharType="separate"/>
      </w:r>
      <w:r w:rsidRPr="00531A47">
        <w:rPr>
          <w:rFonts w:asciiTheme="minorHAnsi" w:hAnsiTheme="minorHAnsi"/>
          <w:noProof/>
          <w:sz w:val="22"/>
          <w:szCs w:val="22"/>
        </w:rPr>
        <w:t>(</w:t>
      </w:r>
      <w:hyperlink w:anchor="_ENREF_112" w:tooltip="Knowles, 2012 #508" w:history="1">
        <w:r w:rsidRPr="00531A47">
          <w:rPr>
            <w:rFonts w:asciiTheme="minorHAnsi" w:hAnsiTheme="minorHAnsi"/>
            <w:noProof/>
            <w:sz w:val="22"/>
            <w:szCs w:val="22"/>
          </w:rPr>
          <w:t>Knowles</w:t>
        </w:r>
        <w:r w:rsidRPr="00531A47">
          <w:rPr>
            <w:rFonts w:asciiTheme="minorHAnsi" w:hAnsiTheme="minorHAnsi"/>
            <w:i/>
            <w:noProof/>
            <w:sz w:val="22"/>
            <w:szCs w:val="22"/>
          </w:rPr>
          <w:t xml:space="preserve"> et al.</w:t>
        </w:r>
        <w:r w:rsidRPr="00531A47">
          <w:rPr>
            <w:rFonts w:asciiTheme="minorHAnsi" w:hAnsiTheme="minorHAnsi"/>
            <w:noProof/>
            <w:sz w:val="22"/>
            <w:szCs w:val="22"/>
          </w:rPr>
          <w:t xml:space="preserve"> 2012</w:t>
        </w:r>
      </w:hyperlink>
      <w:r w:rsidRPr="00531A47">
        <w:rPr>
          <w:rFonts w:asciiTheme="minorHAnsi" w:hAnsiTheme="minorHAnsi"/>
          <w:noProof/>
          <w:sz w:val="22"/>
          <w:szCs w:val="22"/>
        </w:rPr>
        <w:t>)</w:t>
      </w:r>
      <w:r w:rsidRPr="00531A47">
        <w:rPr>
          <w:rFonts w:asciiTheme="minorHAnsi" w:hAnsiTheme="minorHAnsi"/>
          <w:sz w:val="22"/>
          <w:szCs w:val="22"/>
        </w:rPr>
        <w:fldChar w:fldCharType="end"/>
      </w:r>
      <w:r w:rsidRPr="00531A47">
        <w:rPr>
          <w:rFonts w:asciiTheme="minorHAnsi" w:hAnsiTheme="minorHAnsi"/>
          <w:sz w:val="22"/>
          <w:szCs w:val="22"/>
        </w:rPr>
        <w:t xml:space="preserve">. </w:t>
      </w:r>
    </w:p>
    <w:p w:rsidR="00B4258D" w:rsidRDefault="00B4258D" w:rsidP="00492D83">
      <w:pPr>
        <w:pStyle w:val="DSEBody"/>
        <w:rPr>
          <w:rFonts w:asciiTheme="minorHAnsi" w:hAnsiTheme="minorHAnsi"/>
          <w:sz w:val="22"/>
          <w:szCs w:val="22"/>
        </w:rPr>
      </w:pPr>
    </w:p>
    <w:p w:rsidR="00B4258D" w:rsidRDefault="00B4258D" w:rsidP="00B4258D">
      <w:pPr>
        <w:pStyle w:val="HC"/>
      </w:pPr>
      <w:r>
        <w:rPr>
          <w:noProof/>
          <w:lang w:eastAsia="en-AU"/>
        </w:rPr>
        <w:drawing>
          <wp:inline distT="0" distB="0" distL="0" distR="0" wp14:anchorId="3BFA13EF" wp14:editId="03DB8202">
            <wp:extent cx="5715000" cy="3606463"/>
            <wp:effectExtent l="19050" t="19050" r="19050" b="133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7414.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31510" cy="3616882"/>
                    </a:xfrm>
                    <a:prstGeom prst="rect">
                      <a:avLst/>
                    </a:prstGeom>
                    <a:ln>
                      <a:solidFill>
                        <a:schemeClr val="tx1"/>
                      </a:solidFill>
                    </a:ln>
                  </pic:spPr>
                </pic:pic>
              </a:graphicData>
            </a:graphic>
          </wp:inline>
        </w:drawing>
      </w:r>
    </w:p>
    <w:p w:rsidR="00B4258D" w:rsidRPr="00492D83" w:rsidRDefault="00B4258D" w:rsidP="00B4258D">
      <w:pPr>
        <w:pStyle w:val="Caption"/>
      </w:pPr>
      <w:r w:rsidRPr="00492D83">
        <w:t>Figure 1.  The Seasonal Herbaceous Wetland community, in a wet phase (near Birregurra).  Note the treeless vegetation structure dominated by grasses, sedges  and herbs.  The white flowers are Swamp Daisies (</w:t>
      </w:r>
      <w:proofErr w:type="spellStart"/>
      <w:r w:rsidRPr="00492D83">
        <w:rPr>
          <w:i/>
        </w:rPr>
        <w:t>Allittia</w:t>
      </w:r>
      <w:proofErr w:type="spellEnd"/>
      <w:r w:rsidRPr="00492D83">
        <w:rPr>
          <w:i/>
        </w:rPr>
        <w:t xml:space="preserve"> </w:t>
      </w:r>
      <w:proofErr w:type="spellStart"/>
      <w:r w:rsidRPr="00492D83">
        <w:rPr>
          <w:i/>
        </w:rPr>
        <w:t>cardiocarpa</w:t>
      </w:r>
      <w:proofErr w:type="spellEnd"/>
      <w:r w:rsidRPr="00492D83">
        <w:t>).</w:t>
      </w:r>
    </w:p>
    <w:p w:rsidR="00B4258D" w:rsidRPr="00531A47" w:rsidRDefault="00B4258D" w:rsidP="00492D83">
      <w:pPr>
        <w:pStyle w:val="DSEBody"/>
        <w:rPr>
          <w:rFonts w:asciiTheme="minorHAnsi" w:hAnsiTheme="minorHAnsi"/>
          <w:sz w:val="22"/>
          <w:szCs w:val="22"/>
        </w:rPr>
      </w:pPr>
    </w:p>
    <w:p w:rsidR="008B5438" w:rsidRPr="00531A47" w:rsidRDefault="00492D83" w:rsidP="00492D83">
      <w:pPr>
        <w:pStyle w:val="DSEBody"/>
        <w:rPr>
          <w:rFonts w:asciiTheme="minorHAnsi" w:hAnsiTheme="minorHAnsi"/>
          <w:sz w:val="22"/>
          <w:szCs w:val="22"/>
        </w:rPr>
      </w:pPr>
      <w:r w:rsidRPr="00531A47">
        <w:rPr>
          <w:rFonts w:asciiTheme="minorHAnsi" w:hAnsiTheme="minorHAnsi"/>
          <w:sz w:val="22"/>
          <w:szCs w:val="22"/>
        </w:rPr>
        <w:t>Despite this natural dynamism, different wetlands do maintain distinctive characteristics driven by long-term climatic or hydrological trends.</w:t>
      </w:r>
      <w:r w:rsidR="00B4258D">
        <w:rPr>
          <w:rFonts w:asciiTheme="minorHAnsi" w:hAnsiTheme="minorHAnsi"/>
          <w:sz w:val="22"/>
          <w:szCs w:val="22"/>
        </w:rPr>
        <w:t xml:space="preserve"> </w:t>
      </w:r>
      <w:r w:rsidRPr="00531A47">
        <w:rPr>
          <w:rFonts w:asciiTheme="minorHAnsi" w:hAnsiTheme="minorHAnsi"/>
          <w:sz w:val="22"/>
          <w:szCs w:val="22"/>
        </w:rPr>
        <w:t xml:space="preserve"> Marginal differences in long term ‘wet-dry’ cycles can produce a range of vegetation types, from SHW dominated by </w:t>
      </w:r>
      <w:r w:rsidR="008B5438">
        <w:rPr>
          <w:rFonts w:asciiTheme="minorHAnsi" w:hAnsiTheme="minorHAnsi"/>
          <w:sz w:val="22"/>
          <w:szCs w:val="22"/>
        </w:rPr>
        <w:t xml:space="preserve">Brown-back Wallaby-grass </w:t>
      </w:r>
      <w:proofErr w:type="spellStart"/>
      <w:r w:rsidRPr="00531A47">
        <w:rPr>
          <w:rFonts w:asciiTheme="minorHAnsi" w:hAnsiTheme="minorHAnsi"/>
          <w:i/>
          <w:sz w:val="22"/>
          <w:szCs w:val="22"/>
        </w:rPr>
        <w:t>Rytidospermum</w:t>
      </w:r>
      <w:proofErr w:type="spellEnd"/>
      <w:r w:rsidRPr="00531A47">
        <w:rPr>
          <w:rFonts w:asciiTheme="minorHAnsi" w:hAnsiTheme="minorHAnsi"/>
          <w:i/>
          <w:sz w:val="22"/>
          <w:szCs w:val="22"/>
        </w:rPr>
        <w:t xml:space="preserve"> </w:t>
      </w:r>
      <w:proofErr w:type="spellStart"/>
      <w:r w:rsidRPr="00531A47">
        <w:rPr>
          <w:rFonts w:asciiTheme="minorHAnsi" w:hAnsiTheme="minorHAnsi"/>
          <w:i/>
          <w:sz w:val="22"/>
          <w:szCs w:val="22"/>
        </w:rPr>
        <w:t>duttonianum</w:t>
      </w:r>
      <w:proofErr w:type="spellEnd"/>
      <w:r w:rsidRPr="00531A47">
        <w:rPr>
          <w:rFonts w:asciiTheme="minorHAnsi" w:hAnsiTheme="minorHAnsi"/>
          <w:sz w:val="22"/>
          <w:szCs w:val="22"/>
        </w:rPr>
        <w:t xml:space="preserve"> and </w:t>
      </w:r>
      <w:r w:rsidR="008B5438">
        <w:rPr>
          <w:rFonts w:asciiTheme="minorHAnsi" w:hAnsiTheme="minorHAnsi"/>
          <w:sz w:val="22"/>
          <w:szCs w:val="22"/>
        </w:rPr>
        <w:t xml:space="preserve">Nardoo </w:t>
      </w:r>
      <w:proofErr w:type="spellStart"/>
      <w:r w:rsidR="006A11DD">
        <w:rPr>
          <w:rFonts w:asciiTheme="minorHAnsi" w:hAnsiTheme="minorHAnsi"/>
          <w:i/>
          <w:sz w:val="22"/>
          <w:szCs w:val="22"/>
        </w:rPr>
        <w:t>Marsile</w:t>
      </w:r>
      <w:r w:rsidRPr="00531A47">
        <w:rPr>
          <w:rFonts w:asciiTheme="minorHAnsi" w:hAnsiTheme="minorHAnsi"/>
          <w:i/>
          <w:sz w:val="22"/>
          <w:szCs w:val="22"/>
        </w:rPr>
        <w:t>a</w:t>
      </w:r>
      <w:proofErr w:type="spellEnd"/>
      <w:r w:rsidRPr="00531A47">
        <w:rPr>
          <w:rFonts w:asciiTheme="minorHAnsi" w:hAnsiTheme="minorHAnsi"/>
          <w:sz w:val="22"/>
          <w:szCs w:val="22"/>
        </w:rPr>
        <w:t xml:space="preserve"> at sites that experience relatively low rain</w:t>
      </w:r>
      <w:r w:rsidR="008B5438">
        <w:rPr>
          <w:rFonts w:asciiTheme="minorHAnsi" w:hAnsiTheme="minorHAnsi"/>
          <w:sz w:val="22"/>
          <w:szCs w:val="22"/>
        </w:rPr>
        <w:t>fall</w:t>
      </w:r>
      <w:r w:rsidRPr="00531A47">
        <w:rPr>
          <w:rFonts w:asciiTheme="minorHAnsi" w:hAnsiTheme="minorHAnsi"/>
          <w:sz w:val="22"/>
          <w:szCs w:val="22"/>
        </w:rPr>
        <w:t xml:space="preserve">, to SHW dominated by </w:t>
      </w:r>
      <w:r w:rsidR="008B5438">
        <w:rPr>
          <w:rFonts w:asciiTheme="minorHAnsi" w:hAnsiTheme="minorHAnsi"/>
          <w:sz w:val="22"/>
          <w:szCs w:val="22"/>
        </w:rPr>
        <w:t xml:space="preserve">Common Tussock-grass </w:t>
      </w:r>
      <w:proofErr w:type="spellStart"/>
      <w:r w:rsidRPr="00531A47">
        <w:rPr>
          <w:rFonts w:asciiTheme="minorHAnsi" w:hAnsiTheme="minorHAnsi"/>
          <w:i/>
          <w:sz w:val="22"/>
          <w:szCs w:val="22"/>
        </w:rPr>
        <w:t>Poa</w:t>
      </w:r>
      <w:proofErr w:type="spellEnd"/>
      <w:r w:rsidRPr="00531A47">
        <w:rPr>
          <w:rFonts w:asciiTheme="minorHAnsi" w:hAnsiTheme="minorHAnsi"/>
          <w:i/>
          <w:sz w:val="22"/>
          <w:szCs w:val="22"/>
        </w:rPr>
        <w:t xml:space="preserve"> </w:t>
      </w:r>
      <w:proofErr w:type="spellStart"/>
      <w:r w:rsidRPr="00531A47">
        <w:rPr>
          <w:rFonts w:asciiTheme="minorHAnsi" w:hAnsiTheme="minorHAnsi"/>
          <w:i/>
          <w:sz w:val="22"/>
          <w:szCs w:val="22"/>
        </w:rPr>
        <w:t>labillardierei</w:t>
      </w:r>
      <w:proofErr w:type="spellEnd"/>
      <w:r w:rsidR="008B5438">
        <w:rPr>
          <w:rFonts w:asciiTheme="minorHAnsi" w:hAnsiTheme="minorHAnsi"/>
          <w:sz w:val="22"/>
          <w:szCs w:val="22"/>
        </w:rPr>
        <w:t xml:space="preserve"> </w:t>
      </w:r>
      <w:r w:rsidRPr="00531A47">
        <w:rPr>
          <w:rFonts w:asciiTheme="minorHAnsi" w:hAnsiTheme="minorHAnsi"/>
          <w:sz w:val="22"/>
          <w:szCs w:val="22"/>
        </w:rPr>
        <w:t xml:space="preserve">or </w:t>
      </w:r>
      <w:r w:rsidR="008B5438">
        <w:rPr>
          <w:rFonts w:asciiTheme="minorHAnsi" w:hAnsiTheme="minorHAnsi"/>
          <w:sz w:val="22"/>
          <w:szCs w:val="22"/>
        </w:rPr>
        <w:t xml:space="preserve">Australian Sweet-grass </w:t>
      </w:r>
      <w:proofErr w:type="spellStart"/>
      <w:r w:rsidRPr="00531A47">
        <w:rPr>
          <w:rFonts w:asciiTheme="minorHAnsi" w:hAnsiTheme="minorHAnsi"/>
          <w:i/>
          <w:sz w:val="22"/>
          <w:szCs w:val="22"/>
        </w:rPr>
        <w:t>Glyceria</w:t>
      </w:r>
      <w:proofErr w:type="spellEnd"/>
      <w:r w:rsidRPr="00531A47">
        <w:rPr>
          <w:rFonts w:asciiTheme="minorHAnsi" w:hAnsiTheme="minorHAnsi"/>
          <w:sz w:val="22"/>
          <w:szCs w:val="22"/>
        </w:rPr>
        <w:t xml:space="preserve"> in places that are more often wet.</w:t>
      </w:r>
      <w:r w:rsidR="008B5438">
        <w:rPr>
          <w:rFonts w:asciiTheme="minorHAnsi" w:hAnsiTheme="minorHAnsi"/>
          <w:sz w:val="22"/>
          <w:szCs w:val="22"/>
        </w:rPr>
        <w:t xml:space="preserve">  </w:t>
      </w:r>
      <w:r w:rsidRPr="00531A47">
        <w:rPr>
          <w:rFonts w:asciiTheme="minorHAnsi" w:hAnsiTheme="minorHAnsi"/>
          <w:sz w:val="22"/>
          <w:szCs w:val="22"/>
        </w:rPr>
        <w:t xml:space="preserve">One defining feature of all SHW sites is their occurrence on fertile clays. Like NTG and GEW, this encourages the </w:t>
      </w:r>
      <w:r w:rsidR="00B4258D">
        <w:rPr>
          <w:rFonts w:asciiTheme="minorHAnsi" w:hAnsiTheme="minorHAnsi"/>
          <w:sz w:val="22"/>
          <w:szCs w:val="22"/>
        </w:rPr>
        <w:t>growth of some plant families (</w:t>
      </w:r>
      <w:proofErr w:type="spellStart"/>
      <w:r w:rsidR="00B4258D">
        <w:rPr>
          <w:rFonts w:asciiTheme="minorHAnsi" w:hAnsiTheme="minorHAnsi"/>
          <w:sz w:val="22"/>
          <w:szCs w:val="22"/>
        </w:rPr>
        <w:t>Poaceae</w:t>
      </w:r>
      <w:proofErr w:type="spellEnd"/>
      <w:r w:rsidR="00B4258D">
        <w:rPr>
          <w:rFonts w:asciiTheme="minorHAnsi" w:hAnsiTheme="minorHAnsi"/>
          <w:sz w:val="22"/>
          <w:szCs w:val="22"/>
        </w:rPr>
        <w:t xml:space="preserve">, </w:t>
      </w:r>
      <w:proofErr w:type="spellStart"/>
      <w:r w:rsidR="00B4258D">
        <w:rPr>
          <w:rFonts w:asciiTheme="minorHAnsi" w:hAnsiTheme="minorHAnsi"/>
          <w:sz w:val="22"/>
          <w:szCs w:val="22"/>
        </w:rPr>
        <w:t>Asteraceae</w:t>
      </w:r>
      <w:proofErr w:type="spellEnd"/>
      <w:r w:rsidRPr="00531A47">
        <w:rPr>
          <w:rFonts w:asciiTheme="minorHAnsi" w:hAnsiTheme="minorHAnsi"/>
          <w:sz w:val="22"/>
          <w:szCs w:val="22"/>
        </w:rPr>
        <w:t xml:space="preserve">, etc.) </w:t>
      </w:r>
      <w:r w:rsidR="00B4258D">
        <w:rPr>
          <w:rFonts w:asciiTheme="minorHAnsi" w:hAnsiTheme="minorHAnsi"/>
          <w:sz w:val="22"/>
          <w:szCs w:val="22"/>
        </w:rPr>
        <w:t>at the expense of other prominent wet- and damp-land families (</w:t>
      </w:r>
      <w:proofErr w:type="spellStart"/>
      <w:r w:rsidR="00B4258D">
        <w:rPr>
          <w:rFonts w:asciiTheme="minorHAnsi" w:hAnsiTheme="minorHAnsi"/>
          <w:sz w:val="22"/>
          <w:szCs w:val="22"/>
        </w:rPr>
        <w:t>Ericaceae</w:t>
      </w:r>
      <w:proofErr w:type="spellEnd"/>
      <w:r w:rsidR="00B4258D">
        <w:rPr>
          <w:rFonts w:asciiTheme="minorHAnsi" w:hAnsiTheme="minorHAnsi"/>
          <w:sz w:val="22"/>
          <w:szCs w:val="22"/>
        </w:rPr>
        <w:t xml:space="preserve">, </w:t>
      </w:r>
      <w:proofErr w:type="spellStart"/>
      <w:r w:rsidR="00B4258D">
        <w:rPr>
          <w:rFonts w:asciiTheme="minorHAnsi" w:hAnsiTheme="minorHAnsi"/>
          <w:sz w:val="22"/>
          <w:szCs w:val="22"/>
        </w:rPr>
        <w:t>Retionaceae</w:t>
      </w:r>
      <w:proofErr w:type="spellEnd"/>
      <w:r w:rsidRPr="00531A47">
        <w:rPr>
          <w:rFonts w:asciiTheme="minorHAnsi" w:hAnsiTheme="minorHAnsi"/>
          <w:sz w:val="22"/>
          <w:szCs w:val="22"/>
        </w:rPr>
        <w:t>, etc.</w:t>
      </w:r>
      <w:r w:rsidR="00B4258D">
        <w:rPr>
          <w:rFonts w:asciiTheme="minorHAnsi" w:hAnsiTheme="minorHAnsi"/>
          <w:sz w:val="22"/>
          <w:szCs w:val="22"/>
        </w:rPr>
        <w:t xml:space="preserve">, </w:t>
      </w:r>
      <w:r w:rsidR="00B4258D" w:rsidRPr="00B4258D">
        <w:rPr>
          <w:rFonts w:asciiTheme="minorHAnsi" w:hAnsiTheme="minorHAnsi"/>
          <w:sz w:val="22"/>
          <w:szCs w:val="22"/>
        </w:rPr>
        <w:t xml:space="preserve">Stock and </w:t>
      </w:r>
      <w:proofErr w:type="spellStart"/>
      <w:r w:rsidR="00B4258D" w:rsidRPr="00B4258D">
        <w:rPr>
          <w:rFonts w:asciiTheme="minorHAnsi" w:hAnsiTheme="minorHAnsi"/>
          <w:sz w:val="22"/>
          <w:szCs w:val="22"/>
        </w:rPr>
        <w:t>Verboom</w:t>
      </w:r>
      <w:proofErr w:type="spellEnd"/>
      <w:r w:rsidR="00B4258D" w:rsidRPr="00B4258D">
        <w:rPr>
          <w:rFonts w:asciiTheme="minorHAnsi" w:hAnsiTheme="minorHAnsi"/>
          <w:sz w:val="22"/>
          <w:szCs w:val="22"/>
        </w:rPr>
        <w:t xml:space="preserve"> (2012)</w:t>
      </w:r>
      <w:r w:rsidRPr="00531A47">
        <w:rPr>
          <w:rFonts w:asciiTheme="minorHAnsi" w:hAnsiTheme="minorHAnsi"/>
          <w:sz w:val="22"/>
          <w:szCs w:val="22"/>
        </w:rPr>
        <w:t>), making SHW universally dominated by grasses or forbs.</w:t>
      </w:r>
      <w:r w:rsidR="009C022C">
        <w:rPr>
          <w:rFonts w:asciiTheme="minorHAnsi" w:hAnsiTheme="minorHAnsi"/>
          <w:sz w:val="22"/>
          <w:szCs w:val="22"/>
        </w:rPr>
        <w:t xml:space="preserve">  </w:t>
      </w:r>
      <w:r w:rsidR="008B5438">
        <w:rPr>
          <w:rFonts w:asciiTheme="minorHAnsi" w:hAnsiTheme="minorHAnsi"/>
          <w:sz w:val="22"/>
          <w:szCs w:val="22"/>
        </w:rPr>
        <w:t xml:space="preserve">Another defining feature of the community is the near-total lack of large woody species, with the seasonal wet-dry cycle and the heavy, cracking clays excluding most trees and shrubs.  Occasional woody species occur within or around SHW, often including River Red Gum </w:t>
      </w:r>
      <w:r w:rsidR="008B5438" w:rsidRPr="008B5438">
        <w:rPr>
          <w:rFonts w:asciiTheme="minorHAnsi" w:hAnsiTheme="minorHAnsi"/>
          <w:i/>
          <w:sz w:val="22"/>
          <w:szCs w:val="22"/>
        </w:rPr>
        <w:t xml:space="preserve">Eucalyptus </w:t>
      </w:r>
      <w:proofErr w:type="spellStart"/>
      <w:r w:rsidR="008B5438" w:rsidRPr="008B5438">
        <w:rPr>
          <w:rFonts w:asciiTheme="minorHAnsi" w:hAnsiTheme="minorHAnsi"/>
          <w:i/>
          <w:sz w:val="22"/>
          <w:szCs w:val="22"/>
        </w:rPr>
        <w:t>camaldulensis</w:t>
      </w:r>
      <w:proofErr w:type="spellEnd"/>
      <w:r w:rsidR="008B5438">
        <w:rPr>
          <w:rFonts w:asciiTheme="minorHAnsi" w:hAnsiTheme="minorHAnsi"/>
          <w:sz w:val="22"/>
          <w:szCs w:val="22"/>
        </w:rPr>
        <w:t xml:space="preserve">, Swamp Gum </w:t>
      </w:r>
      <w:r w:rsidR="008B5438" w:rsidRPr="008B5438">
        <w:rPr>
          <w:rFonts w:asciiTheme="minorHAnsi" w:hAnsiTheme="minorHAnsi"/>
          <w:i/>
          <w:sz w:val="22"/>
          <w:szCs w:val="22"/>
        </w:rPr>
        <w:t xml:space="preserve">Eucalyptus ovata </w:t>
      </w:r>
      <w:r w:rsidR="008B5438">
        <w:rPr>
          <w:rFonts w:asciiTheme="minorHAnsi" w:hAnsiTheme="minorHAnsi"/>
          <w:sz w:val="22"/>
          <w:szCs w:val="22"/>
        </w:rPr>
        <w:t xml:space="preserve">and Tangled Lignum </w:t>
      </w:r>
      <w:r w:rsidR="008B5438" w:rsidRPr="008B5438">
        <w:rPr>
          <w:rFonts w:asciiTheme="minorHAnsi" w:hAnsiTheme="minorHAnsi"/>
          <w:i/>
          <w:sz w:val="22"/>
          <w:szCs w:val="22"/>
        </w:rPr>
        <w:t xml:space="preserve">Duma </w:t>
      </w:r>
      <w:proofErr w:type="spellStart"/>
      <w:r w:rsidR="008B5438" w:rsidRPr="008B5438">
        <w:rPr>
          <w:rFonts w:asciiTheme="minorHAnsi" w:hAnsiTheme="minorHAnsi"/>
          <w:i/>
          <w:sz w:val="22"/>
          <w:szCs w:val="22"/>
        </w:rPr>
        <w:t>florulenta</w:t>
      </w:r>
      <w:proofErr w:type="spellEnd"/>
      <w:r w:rsidR="00B4258D">
        <w:rPr>
          <w:rFonts w:asciiTheme="minorHAnsi" w:hAnsiTheme="minorHAnsi"/>
          <w:sz w:val="22"/>
          <w:szCs w:val="22"/>
        </w:rPr>
        <w:t xml:space="preserve"> (TSSC 2012)</w:t>
      </w:r>
    </w:p>
    <w:p w:rsidR="00492D83" w:rsidRPr="00531A47" w:rsidRDefault="00492D83" w:rsidP="00492D83">
      <w:pPr>
        <w:pStyle w:val="DSEBody"/>
        <w:rPr>
          <w:rFonts w:asciiTheme="minorHAnsi" w:hAnsiTheme="minorHAnsi"/>
          <w:sz w:val="22"/>
          <w:szCs w:val="22"/>
        </w:rPr>
      </w:pPr>
      <w:r w:rsidRPr="00531A47">
        <w:rPr>
          <w:rFonts w:asciiTheme="minorHAnsi" w:hAnsiTheme="minorHAnsi"/>
          <w:sz w:val="22"/>
          <w:szCs w:val="22"/>
        </w:rPr>
        <w:t xml:space="preserve">The inherent dynamism of the community makes SHW resilient to some human disturbances. For example, while continual ploughing will remove SHW </w:t>
      </w:r>
      <w:r w:rsidRPr="00531A47">
        <w:rPr>
          <w:rFonts w:asciiTheme="minorHAnsi" w:hAnsiTheme="minorHAnsi"/>
          <w:sz w:val="22"/>
          <w:szCs w:val="22"/>
        </w:rPr>
        <w:fldChar w:fldCharType="begin"/>
      </w:r>
      <w:r w:rsidRPr="00531A47">
        <w:rPr>
          <w:rFonts w:asciiTheme="minorHAnsi" w:hAnsiTheme="minorHAnsi"/>
          <w:sz w:val="22"/>
          <w:szCs w:val="22"/>
        </w:rPr>
        <w:instrText xml:space="preserve"> ADDIN EN.CITE &lt;EndNote&gt;&lt;Cite&gt;&lt;Author&gt;TSSC&lt;/Author&gt;&lt;Year&gt;2012&lt;/Year&gt;&lt;RecNum&gt;261&lt;/RecNum&gt;&lt;DisplayText&gt;(TSSC 2012)&lt;/DisplayText&gt;&lt;record&gt;&lt;rec-number&gt;261&lt;/rec-number&gt;&lt;foreign-keys&gt;&lt;key app="EN" db-id="5s52p2avs9ta2pe5s9gv0asqp0artp2xfzst"&gt;261&lt;/key&gt;&lt;/foreign-keys&gt;&lt;ref-type name="Report"&gt;27&lt;/ref-type&gt;&lt;contributors&gt;&lt;authors&gt;&lt;author&gt;TSSC&lt;/author&gt;&lt;/authors&gt;&lt;/contributors&gt;&lt;titles&gt;&lt;title&gt;Advice to the Minister for Sustainability, Environment, Water, Population and Communities from the Threatened Species Scientific Committee (the Committee) on an Amendment to the List of Threatened Ecological Communities under the Environment Protection and Biodiversity Conservation Act 1999 (EPBC Act): Seasonal Herbaceaous Wetlands (Freshwater) of the Temperate Lowland Plains&lt;/title&gt;&lt;/titles&gt;&lt;dates&gt;&lt;year&gt;2012&lt;/year&gt;&lt;/dates&gt;&lt;publisher&gt;Threatened Species Scientific Committee&lt;/publisher&gt;&lt;urls&gt;&lt;/urls&gt;&lt;/record&gt;&lt;/Cite&gt;&lt;/EndNote&gt;</w:instrText>
      </w:r>
      <w:r w:rsidRPr="00531A47">
        <w:rPr>
          <w:rFonts w:asciiTheme="minorHAnsi" w:hAnsiTheme="minorHAnsi"/>
          <w:sz w:val="22"/>
          <w:szCs w:val="22"/>
        </w:rPr>
        <w:fldChar w:fldCharType="separate"/>
      </w:r>
      <w:r w:rsidRPr="00531A47">
        <w:rPr>
          <w:rFonts w:asciiTheme="minorHAnsi" w:hAnsiTheme="minorHAnsi"/>
          <w:noProof/>
          <w:sz w:val="22"/>
          <w:szCs w:val="22"/>
        </w:rPr>
        <w:t>(</w:t>
      </w:r>
      <w:hyperlink w:anchor="_ENREF_180" w:tooltip="TSSC, 2012 #261" w:history="1">
        <w:r w:rsidRPr="00531A47">
          <w:rPr>
            <w:rFonts w:asciiTheme="minorHAnsi" w:hAnsiTheme="minorHAnsi"/>
            <w:noProof/>
            <w:sz w:val="22"/>
            <w:szCs w:val="22"/>
          </w:rPr>
          <w:t>TSSC 2012</w:t>
        </w:r>
      </w:hyperlink>
      <w:r w:rsidRPr="00531A47">
        <w:rPr>
          <w:rFonts w:asciiTheme="minorHAnsi" w:hAnsiTheme="minorHAnsi"/>
          <w:noProof/>
          <w:sz w:val="22"/>
          <w:szCs w:val="22"/>
        </w:rPr>
        <w:t>)</w:t>
      </w:r>
      <w:r w:rsidRPr="00531A47">
        <w:rPr>
          <w:rFonts w:asciiTheme="minorHAnsi" w:hAnsiTheme="minorHAnsi"/>
          <w:sz w:val="22"/>
          <w:szCs w:val="22"/>
        </w:rPr>
        <w:fldChar w:fldCharType="end"/>
      </w:r>
      <w:r w:rsidRPr="00531A47">
        <w:rPr>
          <w:rFonts w:asciiTheme="minorHAnsi" w:hAnsiTheme="minorHAnsi"/>
          <w:sz w:val="22"/>
          <w:szCs w:val="22"/>
        </w:rPr>
        <w:t xml:space="preserve"> the community survives occasional cropping. Some SHW species survive cropping better than others, and may increase in cover after cropping (e.g. </w:t>
      </w:r>
      <w:proofErr w:type="spellStart"/>
      <w:r w:rsidRPr="00531A47">
        <w:rPr>
          <w:rFonts w:asciiTheme="minorHAnsi" w:hAnsiTheme="minorHAnsi"/>
          <w:i/>
          <w:sz w:val="22"/>
          <w:szCs w:val="22"/>
        </w:rPr>
        <w:t>Eleocharis</w:t>
      </w:r>
      <w:proofErr w:type="spellEnd"/>
      <w:r w:rsidRPr="00531A47">
        <w:rPr>
          <w:rFonts w:asciiTheme="minorHAnsi" w:hAnsiTheme="minorHAnsi"/>
          <w:i/>
          <w:sz w:val="22"/>
          <w:szCs w:val="22"/>
        </w:rPr>
        <w:t xml:space="preserve"> </w:t>
      </w:r>
      <w:r w:rsidRPr="00531A47">
        <w:rPr>
          <w:rFonts w:asciiTheme="minorHAnsi" w:hAnsiTheme="minorHAnsi"/>
          <w:sz w:val="22"/>
          <w:szCs w:val="22"/>
        </w:rPr>
        <w:t xml:space="preserve">and </w:t>
      </w:r>
      <w:proofErr w:type="spellStart"/>
      <w:r w:rsidRPr="00531A47">
        <w:rPr>
          <w:rFonts w:asciiTheme="minorHAnsi" w:hAnsiTheme="minorHAnsi"/>
          <w:i/>
          <w:sz w:val="22"/>
          <w:szCs w:val="22"/>
        </w:rPr>
        <w:t>Marselia</w:t>
      </w:r>
      <w:proofErr w:type="spellEnd"/>
      <w:r w:rsidRPr="00531A47">
        <w:rPr>
          <w:rFonts w:asciiTheme="minorHAnsi" w:hAnsiTheme="minorHAnsi"/>
          <w:i/>
          <w:sz w:val="22"/>
          <w:szCs w:val="22"/>
        </w:rPr>
        <w:t xml:space="preserve"> </w:t>
      </w:r>
      <w:r w:rsidRPr="00531A47">
        <w:rPr>
          <w:rFonts w:asciiTheme="minorHAnsi" w:hAnsiTheme="minorHAnsi"/>
          <w:sz w:val="22"/>
          <w:szCs w:val="22"/>
        </w:rPr>
        <w:t xml:space="preserve">seem particularly resilient, while </w:t>
      </w:r>
      <w:proofErr w:type="spellStart"/>
      <w:r w:rsidRPr="00531A47">
        <w:rPr>
          <w:rFonts w:asciiTheme="minorHAnsi" w:hAnsiTheme="minorHAnsi"/>
          <w:i/>
          <w:sz w:val="22"/>
          <w:szCs w:val="22"/>
        </w:rPr>
        <w:t>Poa</w:t>
      </w:r>
      <w:proofErr w:type="spellEnd"/>
      <w:r w:rsidRPr="00531A47">
        <w:rPr>
          <w:rFonts w:asciiTheme="minorHAnsi" w:hAnsiTheme="minorHAnsi"/>
          <w:i/>
          <w:sz w:val="22"/>
          <w:szCs w:val="22"/>
        </w:rPr>
        <w:t xml:space="preserve"> </w:t>
      </w:r>
      <w:proofErr w:type="spellStart"/>
      <w:r w:rsidRPr="00531A47">
        <w:rPr>
          <w:rFonts w:asciiTheme="minorHAnsi" w:hAnsiTheme="minorHAnsi"/>
          <w:i/>
          <w:sz w:val="22"/>
          <w:szCs w:val="22"/>
        </w:rPr>
        <w:t>labillardierei</w:t>
      </w:r>
      <w:proofErr w:type="spellEnd"/>
      <w:r w:rsidRPr="00531A47">
        <w:rPr>
          <w:rFonts w:asciiTheme="minorHAnsi" w:hAnsiTheme="minorHAnsi"/>
          <w:sz w:val="22"/>
          <w:szCs w:val="22"/>
        </w:rPr>
        <w:t xml:space="preserve"> and many herbs seem to be very sensitive</w:t>
      </w:r>
      <w:r w:rsidR="00B4258D">
        <w:rPr>
          <w:rFonts w:asciiTheme="minorHAnsi" w:hAnsiTheme="minorHAnsi"/>
          <w:sz w:val="22"/>
          <w:szCs w:val="22"/>
        </w:rPr>
        <w:t>; (</w:t>
      </w:r>
      <w:r w:rsidR="00414F48">
        <w:rPr>
          <w:rFonts w:asciiTheme="minorHAnsi" w:hAnsiTheme="minorHAnsi"/>
          <w:sz w:val="22"/>
          <w:szCs w:val="22"/>
        </w:rPr>
        <w:t>DEPI 2013b)</w:t>
      </w:r>
      <w:r w:rsidRPr="00531A47">
        <w:rPr>
          <w:rFonts w:asciiTheme="minorHAnsi" w:hAnsiTheme="minorHAnsi"/>
          <w:sz w:val="22"/>
          <w:szCs w:val="22"/>
        </w:rPr>
        <w:t xml:space="preserve">). </w:t>
      </w:r>
      <w:r>
        <w:rPr>
          <w:rFonts w:asciiTheme="minorHAnsi" w:hAnsiTheme="minorHAnsi"/>
          <w:sz w:val="22"/>
          <w:szCs w:val="22"/>
        </w:rPr>
        <w:t>I</w:t>
      </w:r>
      <w:r w:rsidRPr="00531A47">
        <w:rPr>
          <w:rFonts w:asciiTheme="minorHAnsi" w:hAnsiTheme="minorHAnsi"/>
          <w:sz w:val="22"/>
          <w:szCs w:val="22"/>
        </w:rPr>
        <w:t>nvasion by dryland weeds (e.g. Thistles) during dry phases is often reversed once the wetland fills, with native wetland species re-occupying the site.</w:t>
      </w:r>
    </w:p>
    <w:p w:rsidR="00492D83" w:rsidRPr="00531A47" w:rsidRDefault="00492D83" w:rsidP="00492D83">
      <w:pPr>
        <w:pStyle w:val="DSEBody"/>
        <w:rPr>
          <w:rFonts w:asciiTheme="minorHAnsi" w:hAnsiTheme="minorHAnsi"/>
          <w:sz w:val="22"/>
          <w:szCs w:val="22"/>
        </w:rPr>
      </w:pPr>
      <w:r w:rsidRPr="00531A47">
        <w:rPr>
          <w:rFonts w:asciiTheme="minorHAnsi" w:hAnsiTheme="minorHAnsi"/>
          <w:sz w:val="22"/>
          <w:szCs w:val="22"/>
        </w:rPr>
        <w:t>Within the circumscription of the SHW community, marked changes in species composition may occur from place to place and from time to time. These changes are difficult to evaluate in simple terms, since many observed changes in species abundance may represent a natural temporal shift, or a response to degradati</w:t>
      </w:r>
      <w:r>
        <w:rPr>
          <w:rFonts w:asciiTheme="minorHAnsi" w:hAnsiTheme="minorHAnsi"/>
          <w:sz w:val="22"/>
          <w:szCs w:val="22"/>
        </w:rPr>
        <w:t>on.</w:t>
      </w:r>
    </w:p>
    <w:p w:rsidR="00492D83" w:rsidRPr="00687829" w:rsidRDefault="00492D83" w:rsidP="00492D83">
      <w:pPr>
        <w:pStyle w:val="DSEHC"/>
        <w:rPr>
          <w:b w:val="0"/>
        </w:rPr>
      </w:pPr>
      <w:r w:rsidRPr="00531A47">
        <w:rPr>
          <w:rFonts w:asciiTheme="minorHAnsi" w:hAnsiTheme="minorHAnsi"/>
          <w:b w:val="0"/>
          <w:sz w:val="22"/>
          <w:szCs w:val="22"/>
        </w:rPr>
        <w:lastRenderedPageBreak/>
        <w:t xml:space="preserve">When SHW was circumscribed under the EPBC Act, a list of plants was defined which indicate a site that remains relatively intact. These species tend to be lost from SHW that is heavily grazed, ploughed, or subject to inappropriate hydrological regimes. The continuing presence of these species is consistent with adequate management, their loss indicates degradation.  These species range from conspicuous, widely-spreading species (e.g. </w:t>
      </w:r>
      <w:proofErr w:type="spellStart"/>
      <w:r w:rsidR="006A11DD">
        <w:rPr>
          <w:rFonts w:asciiTheme="minorHAnsi" w:hAnsiTheme="minorHAnsi"/>
          <w:b w:val="0"/>
          <w:i/>
          <w:sz w:val="22"/>
          <w:szCs w:val="22"/>
        </w:rPr>
        <w:t>Mars</w:t>
      </w:r>
      <w:r w:rsidRPr="00A857B8">
        <w:rPr>
          <w:rFonts w:asciiTheme="minorHAnsi" w:hAnsiTheme="minorHAnsi"/>
          <w:b w:val="0"/>
          <w:i/>
          <w:sz w:val="22"/>
          <w:szCs w:val="22"/>
        </w:rPr>
        <w:t>i</w:t>
      </w:r>
      <w:r w:rsidR="006A11DD">
        <w:rPr>
          <w:rFonts w:asciiTheme="minorHAnsi" w:hAnsiTheme="minorHAnsi"/>
          <w:b w:val="0"/>
          <w:i/>
          <w:sz w:val="22"/>
          <w:szCs w:val="22"/>
        </w:rPr>
        <w:t>le</w:t>
      </w:r>
      <w:r w:rsidRPr="00A857B8">
        <w:rPr>
          <w:rFonts w:asciiTheme="minorHAnsi" w:hAnsiTheme="minorHAnsi"/>
          <w:b w:val="0"/>
          <w:i/>
          <w:sz w:val="22"/>
          <w:szCs w:val="22"/>
        </w:rPr>
        <w:t>a</w:t>
      </w:r>
      <w:proofErr w:type="spellEnd"/>
      <w:r w:rsidRPr="00531A47">
        <w:rPr>
          <w:rFonts w:asciiTheme="minorHAnsi" w:hAnsiTheme="minorHAnsi"/>
          <w:b w:val="0"/>
          <w:sz w:val="22"/>
          <w:szCs w:val="22"/>
        </w:rPr>
        <w:t>) to very cryptic and seasonal species (e.g.</w:t>
      </w:r>
      <w:r w:rsidRPr="00A857B8">
        <w:rPr>
          <w:rFonts w:asciiTheme="minorHAnsi" w:hAnsiTheme="minorHAnsi"/>
          <w:b w:val="0"/>
          <w:i/>
          <w:sz w:val="22"/>
          <w:szCs w:val="22"/>
        </w:rPr>
        <w:t xml:space="preserve"> </w:t>
      </w:r>
      <w:proofErr w:type="spellStart"/>
      <w:r w:rsidRPr="00A857B8">
        <w:rPr>
          <w:rFonts w:asciiTheme="minorHAnsi" w:hAnsiTheme="minorHAnsi"/>
          <w:b w:val="0"/>
          <w:i/>
          <w:sz w:val="22"/>
          <w:szCs w:val="22"/>
        </w:rPr>
        <w:t>Isoetes</w:t>
      </w:r>
      <w:proofErr w:type="spellEnd"/>
      <w:r w:rsidRPr="00531A47">
        <w:rPr>
          <w:rFonts w:asciiTheme="minorHAnsi" w:hAnsiTheme="minorHAnsi"/>
          <w:b w:val="0"/>
          <w:sz w:val="22"/>
          <w:szCs w:val="22"/>
        </w:rPr>
        <w:t>).</w:t>
      </w:r>
    </w:p>
    <w:p w:rsidR="009C022C" w:rsidRDefault="009C022C" w:rsidP="00492D83">
      <w:pPr>
        <w:pStyle w:val="HC"/>
      </w:pPr>
    </w:p>
    <w:p w:rsidR="00492D83" w:rsidRDefault="00492D83" w:rsidP="009C022C">
      <w:pPr>
        <w:pStyle w:val="HB"/>
      </w:pPr>
      <w:r>
        <w:t>Land use legacies and threats</w:t>
      </w:r>
    </w:p>
    <w:p w:rsidR="00492D83" w:rsidRPr="00531A47" w:rsidRDefault="00492D83" w:rsidP="00492D83">
      <w:pPr>
        <w:pStyle w:val="DSEHC"/>
        <w:rPr>
          <w:rFonts w:asciiTheme="minorHAnsi" w:hAnsiTheme="minorHAnsi"/>
          <w:b w:val="0"/>
          <w:sz w:val="22"/>
          <w:szCs w:val="22"/>
        </w:rPr>
      </w:pPr>
      <w:r>
        <w:rPr>
          <w:rFonts w:asciiTheme="minorHAnsi" w:hAnsiTheme="minorHAnsi"/>
          <w:b w:val="0"/>
          <w:sz w:val="22"/>
          <w:szCs w:val="22"/>
        </w:rPr>
        <w:t>SHWs</w:t>
      </w:r>
      <w:r w:rsidRPr="00531A47">
        <w:rPr>
          <w:rFonts w:asciiTheme="minorHAnsi" w:hAnsiTheme="minorHAnsi"/>
          <w:b w:val="0"/>
          <w:sz w:val="22"/>
          <w:szCs w:val="22"/>
        </w:rPr>
        <w:t xml:space="preserve"> occur in fertile lowland areas which are attractive for agriculture and development, making the community vulnerable to impacts from human land uses</w:t>
      </w:r>
      <w:r w:rsidR="009C022C">
        <w:rPr>
          <w:rFonts w:asciiTheme="minorHAnsi" w:hAnsiTheme="minorHAnsi"/>
          <w:b w:val="0"/>
          <w:sz w:val="22"/>
          <w:szCs w:val="22"/>
        </w:rPr>
        <w:t>, as summarised below</w:t>
      </w:r>
      <w:r w:rsidRPr="00531A47">
        <w:rPr>
          <w:rFonts w:asciiTheme="minorHAnsi" w:hAnsiTheme="minorHAnsi"/>
          <w:b w:val="0"/>
          <w:sz w:val="22"/>
          <w:szCs w:val="22"/>
        </w:rPr>
        <w:t>:</w:t>
      </w:r>
    </w:p>
    <w:p w:rsidR="00492D83" w:rsidRPr="00531A47" w:rsidRDefault="00492D83" w:rsidP="00C9671D">
      <w:pPr>
        <w:pStyle w:val="DSEHC"/>
        <w:numPr>
          <w:ilvl w:val="0"/>
          <w:numId w:val="24"/>
        </w:numPr>
        <w:rPr>
          <w:rFonts w:asciiTheme="minorHAnsi" w:hAnsiTheme="minorHAnsi"/>
          <w:b w:val="0"/>
          <w:sz w:val="22"/>
          <w:szCs w:val="22"/>
        </w:rPr>
      </w:pPr>
      <w:r w:rsidRPr="00531A47">
        <w:rPr>
          <w:rFonts w:asciiTheme="minorHAnsi" w:hAnsiTheme="minorHAnsi"/>
          <w:b w:val="0"/>
          <w:sz w:val="22"/>
          <w:szCs w:val="22"/>
        </w:rPr>
        <w:t xml:space="preserve">Inappropriate grazing by livestock alters the species composition in SHW, with grazing sensitive species being depleted or removed. While this impact may be severe, the circumscription of the community to include dominance by some grazing tolerant species (e.g. </w:t>
      </w:r>
      <w:proofErr w:type="spellStart"/>
      <w:r w:rsidRPr="00531A47">
        <w:rPr>
          <w:rFonts w:asciiTheme="minorHAnsi" w:hAnsiTheme="minorHAnsi"/>
          <w:b w:val="0"/>
          <w:i/>
          <w:sz w:val="22"/>
          <w:szCs w:val="22"/>
        </w:rPr>
        <w:t>Rytidospermum</w:t>
      </w:r>
      <w:proofErr w:type="spellEnd"/>
      <w:r w:rsidRPr="00531A47">
        <w:rPr>
          <w:rFonts w:asciiTheme="minorHAnsi" w:hAnsiTheme="minorHAnsi"/>
          <w:b w:val="0"/>
          <w:i/>
          <w:sz w:val="22"/>
          <w:szCs w:val="22"/>
        </w:rPr>
        <w:t xml:space="preserve"> </w:t>
      </w:r>
      <w:proofErr w:type="spellStart"/>
      <w:r w:rsidRPr="00531A47">
        <w:rPr>
          <w:rFonts w:asciiTheme="minorHAnsi" w:hAnsiTheme="minorHAnsi"/>
          <w:b w:val="0"/>
          <w:i/>
          <w:sz w:val="22"/>
          <w:szCs w:val="22"/>
        </w:rPr>
        <w:t>duttonianum</w:t>
      </w:r>
      <w:proofErr w:type="spellEnd"/>
      <w:r w:rsidRPr="00531A47">
        <w:rPr>
          <w:rFonts w:asciiTheme="minorHAnsi" w:hAnsiTheme="minorHAnsi"/>
          <w:b w:val="0"/>
          <w:sz w:val="22"/>
          <w:szCs w:val="22"/>
        </w:rPr>
        <w:t xml:space="preserve">) </w:t>
      </w:r>
      <w:r w:rsidR="00414F48">
        <w:rPr>
          <w:rFonts w:asciiTheme="minorHAnsi" w:hAnsiTheme="minorHAnsi"/>
          <w:b w:val="0"/>
          <w:sz w:val="22"/>
          <w:szCs w:val="22"/>
        </w:rPr>
        <w:t xml:space="preserve">(TSSC 2012), </w:t>
      </w:r>
      <w:r w:rsidRPr="00531A47">
        <w:rPr>
          <w:rFonts w:asciiTheme="minorHAnsi" w:hAnsiTheme="minorHAnsi"/>
          <w:b w:val="0"/>
          <w:sz w:val="22"/>
          <w:szCs w:val="22"/>
        </w:rPr>
        <w:t>means that the community usually persists under grazing, albeit in a degraded form.  Grazing by cattle also causes physical damage to SHW soils (‘pugging’), and may contribute to increased nu</w:t>
      </w:r>
      <w:r>
        <w:rPr>
          <w:rFonts w:asciiTheme="minorHAnsi" w:hAnsiTheme="minorHAnsi"/>
          <w:b w:val="0"/>
          <w:sz w:val="22"/>
          <w:szCs w:val="22"/>
        </w:rPr>
        <w:t>trient loads from animal waste</w:t>
      </w:r>
      <w:r w:rsidR="009C022C">
        <w:rPr>
          <w:rFonts w:asciiTheme="minorHAnsi" w:hAnsiTheme="minorHAnsi"/>
          <w:b w:val="0"/>
          <w:sz w:val="22"/>
          <w:szCs w:val="22"/>
        </w:rPr>
        <w:t>.</w:t>
      </w:r>
    </w:p>
    <w:p w:rsidR="00492D83" w:rsidRPr="00531A47" w:rsidRDefault="00492D83" w:rsidP="00C9671D">
      <w:pPr>
        <w:pStyle w:val="DSEHC"/>
        <w:numPr>
          <w:ilvl w:val="0"/>
          <w:numId w:val="24"/>
        </w:numPr>
        <w:rPr>
          <w:rFonts w:asciiTheme="minorHAnsi" w:hAnsiTheme="minorHAnsi"/>
          <w:b w:val="0"/>
          <w:sz w:val="22"/>
          <w:szCs w:val="22"/>
        </w:rPr>
      </w:pPr>
      <w:r w:rsidRPr="00531A47">
        <w:rPr>
          <w:rFonts w:asciiTheme="minorHAnsi" w:hAnsiTheme="minorHAnsi"/>
          <w:b w:val="0"/>
          <w:sz w:val="22"/>
          <w:szCs w:val="22"/>
        </w:rPr>
        <w:t>Many SHW patches are ploughed, particularly small patches within arable drylands, or patches that fill relatively infrequently.  Repeated ploughing combined with cropping may completely degrade or remove SHW</w:t>
      </w:r>
      <w:r w:rsidR="00414F48">
        <w:rPr>
          <w:rFonts w:asciiTheme="minorHAnsi" w:hAnsiTheme="minorHAnsi"/>
          <w:b w:val="0"/>
          <w:sz w:val="22"/>
          <w:szCs w:val="22"/>
        </w:rPr>
        <w:t xml:space="preserve"> (TSSC 2012)</w:t>
      </w:r>
      <w:r w:rsidRPr="00531A47">
        <w:rPr>
          <w:rFonts w:asciiTheme="minorHAnsi" w:hAnsiTheme="minorHAnsi"/>
          <w:b w:val="0"/>
          <w:sz w:val="22"/>
          <w:szCs w:val="22"/>
        </w:rPr>
        <w:t>; however SHW may survive</w:t>
      </w:r>
      <w:r w:rsidR="009C022C">
        <w:rPr>
          <w:rFonts w:asciiTheme="minorHAnsi" w:hAnsiTheme="minorHAnsi"/>
          <w:b w:val="0"/>
          <w:sz w:val="22"/>
          <w:szCs w:val="22"/>
        </w:rPr>
        <w:t xml:space="preserve"> single or infrequent ploughing</w:t>
      </w:r>
      <w:r w:rsidR="00414F48">
        <w:rPr>
          <w:rFonts w:asciiTheme="minorHAnsi" w:hAnsiTheme="minorHAnsi"/>
          <w:b w:val="0"/>
          <w:sz w:val="22"/>
          <w:szCs w:val="22"/>
        </w:rPr>
        <w:t xml:space="preserve"> (DEPI 2013b)</w:t>
      </w:r>
      <w:r w:rsidR="009C022C">
        <w:rPr>
          <w:rFonts w:asciiTheme="minorHAnsi" w:hAnsiTheme="minorHAnsi"/>
          <w:b w:val="0"/>
          <w:sz w:val="22"/>
          <w:szCs w:val="22"/>
        </w:rPr>
        <w:t xml:space="preserve">. </w:t>
      </w:r>
      <w:r w:rsidRPr="00531A47">
        <w:rPr>
          <w:rFonts w:asciiTheme="minorHAnsi" w:hAnsiTheme="minorHAnsi"/>
          <w:b w:val="0"/>
          <w:sz w:val="22"/>
          <w:szCs w:val="22"/>
        </w:rPr>
        <w:t xml:space="preserve"> Some examples of SHW have probably been shifted from dominance by sensitive species to less sensitive species due to past ploughing, and thus some native species may indicate a more degraded system. There is not enough research to determine whether this has occurred in any particular case, or w</w:t>
      </w:r>
      <w:r>
        <w:rPr>
          <w:rFonts w:asciiTheme="minorHAnsi" w:hAnsiTheme="minorHAnsi"/>
          <w:b w:val="0"/>
          <w:sz w:val="22"/>
          <w:szCs w:val="22"/>
        </w:rPr>
        <w:t>hether the patterns are natural</w:t>
      </w:r>
      <w:r w:rsidR="009C022C">
        <w:rPr>
          <w:rFonts w:asciiTheme="minorHAnsi" w:hAnsiTheme="minorHAnsi"/>
          <w:b w:val="0"/>
          <w:sz w:val="22"/>
          <w:szCs w:val="22"/>
        </w:rPr>
        <w:t>.</w:t>
      </w:r>
    </w:p>
    <w:p w:rsidR="00492D83" w:rsidRPr="00531A47" w:rsidRDefault="00492D83" w:rsidP="00C9671D">
      <w:pPr>
        <w:pStyle w:val="DSEHC"/>
        <w:numPr>
          <w:ilvl w:val="0"/>
          <w:numId w:val="24"/>
        </w:numPr>
        <w:rPr>
          <w:rFonts w:asciiTheme="minorHAnsi" w:hAnsiTheme="minorHAnsi"/>
          <w:b w:val="0"/>
          <w:sz w:val="22"/>
          <w:szCs w:val="22"/>
        </w:rPr>
      </w:pPr>
      <w:r w:rsidRPr="00531A47">
        <w:rPr>
          <w:rFonts w:asciiTheme="minorHAnsi" w:hAnsiTheme="minorHAnsi"/>
          <w:b w:val="0"/>
          <w:sz w:val="22"/>
          <w:szCs w:val="22"/>
        </w:rPr>
        <w:t>All SHWs have some degree of weed invasion. SHW may, however, be relatively resilient to weeds because the dynamics of wetland filling and drying means that many weeds do not get an opportunity to drive native species out of the site. A few speci</w:t>
      </w:r>
      <w:r w:rsidR="00385ED6">
        <w:rPr>
          <w:rFonts w:asciiTheme="minorHAnsi" w:hAnsiTheme="minorHAnsi"/>
          <w:b w:val="0"/>
          <w:sz w:val="22"/>
          <w:szCs w:val="22"/>
        </w:rPr>
        <w:t>es of wetland weed, however,</w:t>
      </w:r>
      <w:r w:rsidRPr="00531A47">
        <w:rPr>
          <w:rFonts w:asciiTheme="minorHAnsi" w:hAnsiTheme="minorHAnsi"/>
          <w:b w:val="0"/>
          <w:sz w:val="22"/>
          <w:szCs w:val="22"/>
        </w:rPr>
        <w:t xml:space="preserve"> compete </w:t>
      </w:r>
      <w:r w:rsidR="00385ED6">
        <w:rPr>
          <w:rFonts w:asciiTheme="minorHAnsi" w:hAnsiTheme="minorHAnsi"/>
          <w:b w:val="0"/>
          <w:sz w:val="22"/>
          <w:szCs w:val="22"/>
        </w:rPr>
        <w:t xml:space="preserve">aggressively </w:t>
      </w:r>
      <w:r w:rsidRPr="00531A47">
        <w:rPr>
          <w:rFonts w:asciiTheme="minorHAnsi" w:hAnsiTheme="minorHAnsi"/>
          <w:b w:val="0"/>
          <w:sz w:val="22"/>
          <w:szCs w:val="22"/>
        </w:rPr>
        <w:t xml:space="preserve">with native species in wet </w:t>
      </w:r>
      <w:r w:rsidR="00385ED6">
        <w:rPr>
          <w:rFonts w:asciiTheme="minorHAnsi" w:hAnsiTheme="minorHAnsi"/>
          <w:b w:val="0"/>
          <w:sz w:val="22"/>
          <w:szCs w:val="22"/>
        </w:rPr>
        <w:t xml:space="preserve">and dry </w:t>
      </w:r>
      <w:r w:rsidRPr="00531A47">
        <w:rPr>
          <w:rFonts w:asciiTheme="minorHAnsi" w:hAnsiTheme="minorHAnsi"/>
          <w:b w:val="0"/>
          <w:sz w:val="22"/>
          <w:szCs w:val="22"/>
        </w:rPr>
        <w:t xml:space="preserve">phases (e.g. </w:t>
      </w:r>
      <w:r w:rsidR="009C022C">
        <w:rPr>
          <w:rFonts w:asciiTheme="minorHAnsi" w:hAnsiTheme="minorHAnsi"/>
          <w:b w:val="0"/>
          <w:sz w:val="22"/>
          <w:szCs w:val="22"/>
        </w:rPr>
        <w:t xml:space="preserve">Water Couch </w:t>
      </w:r>
      <w:r w:rsidRPr="00531A47">
        <w:rPr>
          <w:rFonts w:asciiTheme="minorHAnsi" w:hAnsiTheme="minorHAnsi"/>
          <w:b w:val="0"/>
          <w:i/>
          <w:sz w:val="22"/>
          <w:szCs w:val="22"/>
        </w:rPr>
        <w:t xml:space="preserve">Paspalum </w:t>
      </w:r>
      <w:proofErr w:type="spellStart"/>
      <w:r w:rsidRPr="00531A47">
        <w:rPr>
          <w:rFonts w:asciiTheme="minorHAnsi" w:hAnsiTheme="minorHAnsi"/>
          <w:b w:val="0"/>
          <w:i/>
          <w:sz w:val="22"/>
          <w:szCs w:val="22"/>
        </w:rPr>
        <w:t>distichum</w:t>
      </w:r>
      <w:proofErr w:type="spellEnd"/>
      <w:r>
        <w:rPr>
          <w:rFonts w:asciiTheme="minorHAnsi" w:hAnsiTheme="minorHAnsi"/>
          <w:b w:val="0"/>
          <w:sz w:val="22"/>
          <w:szCs w:val="22"/>
        </w:rPr>
        <w:t>)</w:t>
      </w:r>
      <w:r w:rsidR="00385ED6">
        <w:rPr>
          <w:rFonts w:asciiTheme="minorHAnsi" w:hAnsiTheme="minorHAnsi"/>
          <w:b w:val="0"/>
          <w:sz w:val="22"/>
          <w:szCs w:val="22"/>
        </w:rPr>
        <w:t>.</w:t>
      </w:r>
    </w:p>
    <w:p w:rsidR="00492D83" w:rsidRPr="00531A47" w:rsidRDefault="00492D83" w:rsidP="00C9671D">
      <w:pPr>
        <w:pStyle w:val="DSEHC"/>
        <w:numPr>
          <w:ilvl w:val="0"/>
          <w:numId w:val="24"/>
        </w:numPr>
        <w:rPr>
          <w:rFonts w:asciiTheme="minorHAnsi" w:hAnsiTheme="minorHAnsi"/>
          <w:b w:val="0"/>
          <w:sz w:val="22"/>
          <w:szCs w:val="22"/>
        </w:rPr>
      </w:pPr>
      <w:r w:rsidRPr="00531A47">
        <w:rPr>
          <w:rFonts w:asciiTheme="minorHAnsi" w:hAnsiTheme="minorHAnsi"/>
          <w:b w:val="0"/>
          <w:sz w:val="22"/>
          <w:szCs w:val="22"/>
        </w:rPr>
        <w:t>Most SHWs have experienced hydrological modification; however the type and degree of impact vary greatly. Modifications include the following:</w:t>
      </w:r>
    </w:p>
    <w:p w:rsidR="00492D83" w:rsidRPr="00531A47" w:rsidRDefault="00492D83" w:rsidP="00C9671D">
      <w:pPr>
        <w:pStyle w:val="DSEHC"/>
        <w:numPr>
          <w:ilvl w:val="1"/>
          <w:numId w:val="24"/>
        </w:numPr>
        <w:rPr>
          <w:rFonts w:asciiTheme="minorHAnsi" w:hAnsiTheme="minorHAnsi"/>
          <w:b w:val="0"/>
          <w:sz w:val="22"/>
          <w:szCs w:val="22"/>
        </w:rPr>
      </w:pPr>
      <w:r w:rsidRPr="00531A47">
        <w:rPr>
          <w:rFonts w:asciiTheme="minorHAnsi" w:hAnsiTheme="minorHAnsi"/>
          <w:b w:val="0"/>
          <w:sz w:val="22"/>
          <w:szCs w:val="22"/>
        </w:rPr>
        <w:t>Dams within patches of SHW may deprive the remainder of the wetland of some water causing subtle changes in wet-dry cycles. The earth removed to make the dam is often left on site and c</w:t>
      </w:r>
      <w:r>
        <w:rPr>
          <w:rFonts w:asciiTheme="minorHAnsi" w:hAnsiTheme="minorHAnsi"/>
          <w:b w:val="0"/>
          <w:sz w:val="22"/>
          <w:szCs w:val="22"/>
        </w:rPr>
        <w:t>an develop permanent weed cover</w:t>
      </w:r>
    </w:p>
    <w:p w:rsidR="00492D83" w:rsidRPr="00531A47" w:rsidRDefault="00492D83" w:rsidP="00C9671D">
      <w:pPr>
        <w:pStyle w:val="DSEHC"/>
        <w:numPr>
          <w:ilvl w:val="1"/>
          <w:numId w:val="24"/>
        </w:numPr>
        <w:rPr>
          <w:rFonts w:asciiTheme="minorHAnsi" w:hAnsiTheme="minorHAnsi"/>
          <w:b w:val="0"/>
          <w:sz w:val="22"/>
          <w:szCs w:val="22"/>
        </w:rPr>
      </w:pPr>
      <w:r w:rsidRPr="00531A47">
        <w:rPr>
          <w:rFonts w:asciiTheme="minorHAnsi" w:hAnsiTheme="minorHAnsi"/>
          <w:b w:val="0"/>
          <w:sz w:val="22"/>
          <w:szCs w:val="22"/>
        </w:rPr>
        <w:t>Dams which hold water in former SHW may fill more often than they once did leading to vegetation changes that reflect the new hydrological regi</w:t>
      </w:r>
      <w:r>
        <w:rPr>
          <w:rFonts w:asciiTheme="minorHAnsi" w:hAnsiTheme="minorHAnsi"/>
          <w:b w:val="0"/>
          <w:sz w:val="22"/>
          <w:szCs w:val="22"/>
        </w:rPr>
        <w:t>me (which may no longer be SHW)</w:t>
      </w:r>
    </w:p>
    <w:p w:rsidR="00492D83" w:rsidRPr="00531A47" w:rsidRDefault="00492D83" w:rsidP="00C9671D">
      <w:pPr>
        <w:pStyle w:val="DSEHC"/>
        <w:numPr>
          <w:ilvl w:val="1"/>
          <w:numId w:val="24"/>
        </w:numPr>
        <w:rPr>
          <w:rFonts w:asciiTheme="minorHAnsi" w:hAnsiTheme="minorHAnsi"/>
          <w:b w:val="0"/>
          <w:sz w:val="22"/>
          <w:szCs w:val="22"/>
        </w:rPr>
      </w:pPr>
      <w:r w:rsidRPr="00531A47">
        <w:rPr>
          <w:rFonts w:asciiTheme="minorHAnsi" w:hAnsiTheme="minorHAnsi"/>
          <w:b w:val="0"/>
          <w:sz w:val="22"/>
          <w:szCs w:val="22"/>
        </w:rPr>
        <w:t>Many larger swamps have been drained so they can be cropped or grazed</w:t>
      </w:r>
      <w:r w:rsidR="00385ED6">
        <w:rPr>
          <w:rFonts w:asciiTheme="minorHAnsi" w:hAnsiTheme="minorHAnsi"/>
          <w:b w:val="0"/>
          <w:sz w:val="22"/>
          <w:szCs w:val="22"/>
        </w:rPr>
        <w:t>, by</w:t>
      </w:r>
      <w:r w:rsidRPr="00531A47">
        <w:rPr>
          <w:rFonts w:asciiTheme="minorHAnsi" w:hAnsiTheme="minorHAnsi"/>
          <w:b w:val="0"/>
          <w:sz w:val="22"/>
          <w:szCs w:val="22"/>
        </w:rPr>
        <w:t xml:space="preserve"> using channels that divert water away</w:t>
      </w:r>
      <w:r>
        <w:rPr>
          <w:rFonts w:asciiTheme="minorHAnsi" w:hAnsiTheme="minorHAnsi"/>
          <w:b w:val="0"/>
          <w:sz w:val="22"/>
          <w:szCs w:val="22"/>
        </w:rPr>
        <w:t xml:space="preserve"> from the wetland, removing SHW</w:t>
      </w:r>
    </w:p>
    <w:p w:rsidR="00385ED6" w:rsidRPr="009C022C" w:rsidRDefault="00385ED6" w:rsidP="00385ED6">
      <w:pPr>
        <w:pStyle w:val="DSEHC"/>
        <w:numPr>
          <w:ilvl w:val="1"/>
          <w:numId w:val="24"/>
        </w:numPr>
        <w:rPr>
          <w:rFonts w:asciiTheme="minorHAnsi" w:hAnsiTheme="minorHAnsi"/>
          <w:b w:val="0"/>
          <w:sz w:val="22"/>
          <w:szCs w:val="22"/>
        </w:rPr>
      </w:pPr>
      <w:r w:rsidRPr="009C022C">
        <w:rPr>
          <w:rFonts w:asciiTheme="minorHAnsi" w:hAnsiTheme="minorHAnsi"/>
          <w:b w:val="0"/>
          <w:sz w:val="22"/>
          <w:szCs w:val="22"/>
        </w:rPr>
        <w:t>Stormwater inputs to SHW may increase the length and depth of inundation and may bring pollutants and excess nutrients into SHWs</w:t>
      </w:r>
      <w:r>
        <w:rPr>
          <w:rFonts w:asciiTheme="minorHAnsi" w:hAnsiTheme="minorHAnsi"/>
          <w:b w:val="0"/>
          <w:sz w:val="22"/>
          <w:szCs w:val="22"/>
        </w:rPr>
        <w:t>.</w:t>
      </w:r>
    </w:p>
    <w:p w:rsidR="00385ED6" w:rsidRDefault="009C022C" w:rsidP="00385ED6">
      <w:pPr>
        <w:pStyle w:val="DSEHC"/>
        <w:numPr>
          <w:ilvl w:val="1"/>
          <w:numId w:val="24"/>
        </w:numPr>
        <w:rPr>
          <w:rFonts w:asciiTheme="minorHAnsi" w:hAnsiTheme="minorHAnsi"/>
          <w:b w:val="0"/>
          <w:sz w:val="22"/>
          <w:szCs w:val="22"/>
        </w:rPr>
      </w:pPr>
      <w:r w:rsidRPr="009C022C">
        <w:rPr>
          <w:rFonts w:asciiTheme="minorHAnsi" w:hAnsiTheme="minorHAnsi"/>
          <w:b w:val="0"/>
          <w:sz w:val="22"/>
          <w:szCs w:val="22"/>
        </w:rPr>
        <w:t>SHW are vulnerable to being shaped by earth moving machinery to control water</w:t>
      </w:r>
      <w:r>
        <w:rPr>
          <w:rFonts w:asciiTheme="minorHAnsi" w:hAnsiTheme="minorHAnsi"/>
          <w:b w:val="0"/>
          <w:sz w:val="22"/>
          <w:szCs w:val="22"/>
        </w:rPr>
        <w:t xml:space="preserve"> flows (retarding basins, etc.).  Disturbance to the ground may remove the tubers, seeds and roots of many plants species.</w:t>
      </w:r>
    </w:p>
    <w:p w:rsidR="00492D83" w:rsidRPr="00385ED6" w:rsidRDefault="00385ED6" w:rsidP="00385ED6">
      <w:pPr>
        <w:pStyle w:val="DSEHC"/>
        <w:numPr>
          <w:ilvl w:val="1"/>
          <w:numId w:val="24"/>
        </w:numPr>
        <w:rPr>
          <w:rFonts w:asciiTheme="minorHAnsi" w:hAnsiTheme="minorHAnsi"/>
          <w:b w:val="0"/>
          <w:sz w:val="22"/>
          <w:szCs w:val="22"/>
        </w:rPr>
      </w:pPr>
      <w:r w:rsidRPr="00531A47">
        <w:rPr>
          <w:rFonts w:asciiTheme="minorHAnsi" w:hAnsiTheme="minorHAnsi"/>
          <w:b w:val="0"/>
          <w:sz w:val="22"/>
          <w:szCs w:val="22"/>
        </w:rPr>
        <w:t>Groundwater harvesting may deprive SHW of water</w:t>
      </w:r>
      <w:r>
        <w:rPr>
          <w:rFonts w:asciiTheme="minorHAnsi" w:hAnsiTheme="minorHAnsi"/>
          <w:b w:val="0"/>
          <w:sz w:val="22"/>
          <w:szCs w:val="22"/>
        </w:rPr>
        <w:t>. H</w:t>
      </w:r>
      <w:r w:rsidRPr="00531A47">
        <w:rPr>
          <w:rFonts w:asciiTheme="minorHAnsi" w:hAnsiTheme="minorHAnsi"/>
          <w:b w:val="0"/>
          <w:sz w:val="22"/>
          <w:szCs w:val="22"/>
        </w:rPr>
        <w:t xml:space="preserve">owever </w:t>
      </w:r>
      <w:r>
        <w:rPr>
          <w:rFonts w:asciiTheme="minorHAnsi" w:hAnsiTheme="minorHAnsi"/>
          <w:b w:val="0"/>
          <w:sz w:val="22"/>
          <w:szCs w:val="22"/>
        </w:rPr>
        <w:t>SHWs are not, by definition, substantially ground-water-fed; making this problem of limited concern.</w:t>
      </w:r>
    </w:p>
    <w:p w:rsidR="00492D83" w:rsidRPr="00531A47" w:rsidRDefault="00492D83" w:rsidP="00C9671D">
      <w:pPr>
        <w:pStyle w:val="DSEHC"/>
        <w:numPr>
          <w:ilvl w:val="0"/>
          <w:numId w:val="24"/>
        </w:numPr>
        <w:rPr>
          <w:rFonts w:asciiTheme="minorHAnsi" w:hAnsiTheme="minorHAnsi"/>
          <w:b w:val="0"/>
          <w:sz w:val="22"/>
          <w:szCs w:val="22"/>
        </w:rPr>
      </w:pPr>
      <w:r w:rsidRPr="00531A47">
        <w:rPr>
          <w:rFonts w:asciiTheme="minorHAnsi" w:hAnsiTheme="minorHAnsi"/>
          <w:b w:val="0"/>
          <w:sz w:val="22"/>
          <w:szCs w:val="22"/>
        </w:rPr>
        <w:t xml:space="preserve">Most SHWs have received nutrient inputs from fertiliser application in or around the wetland. Most studies of eutrophication are in permanent lakes, estuaries and wetlands, and the effects of eutrophication in SHW are poorly known. Given the close ecological relationships between SHW </w:t>
      </w:r>
      <w:r w:rsidRPr="00531A47">
        <w:rPr>
          <w:rFonts w:asciiTheme="minorHAnsi" w:hAnsiTheme="minorHAnsi"/>
          <w:b w:val="0"/>
          <w:sz w:val="22"/>
          <w:szCs w:val="22"/>
        </w:rPr>
        <w:lastRenderedPageBreak/>
        <w:t>and other grassy ecosystems on fertile clays (NTG and GEW), it is likely that increased nutrient loads cause</w:t>
      </w:r>
      <w:r>
        <w:rPr>
          <w:rFonts w:asciiTheme="minorHAnsi" w:hAnsiTheme="minorHAnsi"/>
          <w:b w:val="0"/>
          <w:sz w:val="22"/>
          <w:szCs w:val="22"/>
        </w:rPr>
        <w:t xml:space="preserve"> shifts in species composition</w:t>
      </w:r>
      <w:r w:rsidR="008B5438">
        <w:rPr>
          <w:rFonts w:asciiTheme="minorHAnsi" w:hAnsiTheme="minorHAnsi"/>
          <w:b w:val="0"/>
          <w:sz w:val="22"/>
          <w:szCs w:val="22"/>
        </w:rPr>
        <w:t>.</w:t>
      </w:r>
    </w:p>
    <w:p w:rsidR="00492D83" w:rsidRPr="00531A47" w:rsidRDefault="00492D83" w:rsidP="00C9671D">
      <w:pPr>
        <w:pStyle w:val="DSEHC"/>
        <w:numPr>
          <w:ilvl w:val="0"/>
          <w:numId w:val="24"/>
        </w:numPr>
        <w:rPr>
          <w:rFonts w:asciiTheme="minorHAnsi" w:hAnsiTheme="minorHAnsi"/>
          <w:b w:val="0"/>
          <w:sz w:val="22"/>
          <w:szCs w:val="22"/>
        </w:rPr>
      </w:pPr>
      <w:r w:rsidRPr="00531A47">
        <w:rPr>
          <w:rFonts w:asciiTheme="minorHAnsi" w:hAnsiTheme="minorHAnsi"/>
          <w:b w:val="0"/>
          <w:sz w:val="22"/>
          <w:szCs w:val="22"/>
        </w:rPr>
        <w:t>Most SHWs have had the surrounding native vegetation removed or degraded. The impacts of this are subtle, but are likely to include elevated levels of weed invasion, altered animal communities, and altered nutrient inputs</w:t>
      </w:r>
      <w:r w:rsidR="00385ED6">
        <w:rPr>
          <w:rFonts w:asciiTheme="minorHAnsi" w:hAnsiTheme="minorHAnsi"/>
          <w:b w:val="0"/>
          <w:sz w:val="22"/>
          <w:szCs w:val="22"/>
        </w:rPr>
        <w:t xml:space="preserve"> (TSSC 2012)</w:t>
      </w:r>
      <w:r w:rsidR="009C022C">
        <w:rPr>
          <w:rFonts w:asciiTheme="minorHAnsi" w:hAnsiTheme="minorHAnsi"/>
          <w:b w:val="0"/>
          <w:sz w:val="22"/>
          <w:szCs w:val="22"/>
        </w:rPr>
        <w:t>.</w:t>
      </w:r>
    </w:p>
    <w:p w:rsidR="00492D83" w:rsidRPr="00531A47" w:rsidRDefault="00492D83" w:rsidP="00C9671D">
      <w:pPr>
        <w:pStyle w:val="DSEHC"/>
        <w:numPr>
          <w:ilvl w:val="0"/>
          <w:numId w:val="24"/>
        </w:numPr>
        <w:rPr>
          <w:rFonts w:asciiTheme="minorHAnsi" w:hAnsiTheme="minorHAnsi"/>
          <w:b w:val="0"/>
          <w:sz w:val="22"/>
          <w:szCs w:val="22"/>
        </w:rPr>
      </w:pPr>
      <w:r w:rsidRPr="00531A47">
        <w:rPr>
          <w:rFonts w:asciiTheme="minorHAnsi" w:hAnsiTheme="minorHAnsi"/>
          <w:b w:val="0"/>
          <w:sz w:val="22"/>
          <w:szCs w:val="22"/>
        </w:rPr>
        <w:t>Introduced animals including domestic cats and dogs may di</w:t>
      </w:r>
      <w:r>
        <w:rPr>
          <w:rFonts w:asciiTheme="minorHAnsi" w:hAnsiTheme="minorHAnsi"/>
          <w:b w:val="0"/>
          <w:sz w:val="22"/>
          <w:szCs w:val="22"/>
        </w:rPr>
        <w:t>sturb native animals within SHW</w:t>
      </w:r>
      <w:r w:rsidR="009C022C">
        <w:rPr>
          <w:rFonts w:asciiTheme="minorHAnsi" w:hAnsiTheme="minorHAnsi"/>
          <w:b w:val="0"/>
          <w:sz w:val="22"/>
          <w:szCs w:val="22"/>
        </w:rPr>
        <w:t>.</w:t>
      </w:r>
    </w:p>
    <w:p w:rsidR="00492D83" w:rsidRDefault="00492D83" w:rsidP="00F66C7A">
      <w:pPr>
        <w:pStyle w:val="Body2"/>
      </w:pPr>
    </w:p>
    <w:p w:rsidR="00F66C7A" w:rsidRDefault="00F66C7A" w:rsidP="008C5E7D">
      <w:pPr>
        <w:pStyle w:val="HB"/>
      </w:pPr>
      <w:bookmarkStart w:id="6" w:name="_Toc443044140"/>
      <w:r>
        <w:t xml:space="preserve">Key Performance Indicators for </w:t>
      </w:r>
      <w:bookmarkEnd w:id="6"/>
      <w:r w:rsidR="00492D83">
        <w:t>SHW</w:t>
      </w:r>
    </w:p>
    <w:p w:rsidR="00F66C7A" w:rsidRPr="00650F68" w:rsidRDefault="00F66C7A" w:rsidP="008C5E7D">
      <w:pPr>
        <w:spacing w:afterLines="113" w:after="271" w:line="240" w:lineRule="atLeast"/>
        <w:rPr>
          <w:rFonts w:cs="Arial"/>
          <w:szCs w:val="22"/>
        </w:rPr>
      </w:pPr>
      <w:r w:rsidRPr="008C5E7D">
        <w:rPr>
          <w:rFonts w:cs="Arial"/>
          <w:szCs w:val="22"/>
        </w:rPr>
        <w:t>The KPIs define how management progress will be measured and demon</w:t>
      </w:r>
      <w:r w:rsidR="00492D83">
        <w:rPr>
          <w:rFonts w:cs="Arial"/>
          <w:szCs w:val="22"/>
        </w:rPr>
        <w:t>strated for SHW</w:t>
      </w:r>
      <w:r w:rsidRPr="008C5E7D">
        <w:rPr>
          <w:rFonts w:cs="Arial"/>
          <w:szCs w:val="22"/>
        </w:rPr>
        <w:t>.  Thus, the KPIs reflect the vari</w:t>
      </w:r>
      <w:r w:rsidR="00492D83">
        <w:rPr>
          <w:rFonts w:cs="Arial"/>
          <w:szCs w:val="22"/>
        </w:rPr>
        <w:t>ables that are valued in the SHW</w:t>
      </w:r>
      <w:r w:rsidRPr="008C5E7D">
        <w:rPr>
          <w:rFonts w:cs="Arial"/>
          <w:szCs w:val="22"/>
        </w:rPr>
        <w:t xml:space="preserve"> ecosystem, and are th</w:t>
      </w:r>
      <w:r w:rsidR="00492D83">
        <w:rPr>
          <w:rFonts w:cs="Arial"/>
          <w:szCs w:val="22"/>
        </w:rPr>
        <w:t>us related to the quality of SHW</w:t>
      </w:r>
      <w:r w:rsidRPr="008C5E7D">
        <w:rPr>
          <w:rFonts w:cs="Arial"/>
          <w:szCs w:val="22"/>
        </w:rPr>
        <w:t xml:space="preserve">.  </w:t>
      </w:r>
      <w:r w:rsidR="00385ED6">
        <w:rPr>
          <w:rFonts w:cs="Arial"/>
          <w:szCs w:val="22"/>
        </w:rPr>
        <w:t>It is not</w:t>
      </w:r>
      <w:r w:rsidR="009C022C">
        <w:rPr>
          <w:rFonts w:cs="Arial"/>
          <w:szCs w:val="22"/>
        </w:rPr>
        <w:t xml:space="preserve">able that none of the KPIs describe the abundance of any particular species or life-form (unlike NTG and GEW).  This is related to the fact that SHWs are so diverse and dynamic that few species are universally and unequivocally related to ‘intactness’ or degradation.  </w:t>
      </w:r>
      <w:r w:rsidR="00650F68">
        <w:rPr>
          <w:rFonts w:cs="Arial"/>
          <w:szCs w:val="22"/>
        </w:rPr>
        <w:t xml:space="preserve">It is also notable that the KPIs require monitoring every year in Spring-Summer (whether wet or dry), and also at any time when the wetland has filled and is beginning </w:t>
      </w:r>
      <w:r w:rsidR="00650F68" w:rsidRPr="00650F68">
        <w:rPr>
          <w:rFonts w:cs="Arial"/>
          <w:szCs w:val="22"/>
        </w:rPr>
        <w:t xml:space="preserve">drawdown. </w:t>
      </w:r>
      <w:r w:rsidRPr="00650F68">
        <w:rPr>
          <w:rFonts w:cs="Arial"/>
          <w:szCs w:val="22"/>
        </w:rPr>
        <w:t>The KPIs are listed be</w:t>
      </w:r>
      <w:r w:rsidR="00C9671D">
        <w:rPr>
          <w:rFonts w:cs="Arial"/>
          <w:szCs w:val="22"/>
        </w:rPr>
        <w:t>low, rephrased from DELWP (2015</w:t>
      </w:r>
      <w:r w:rsidRPr="00650F68">
        <w:rPr>
          <w:rFonts w:cs="Arial"/>
          <w:szCs w:val="22"/>
        </w:rPr>
        <w:t>) to include the ‘target’, and assigned numbers for ease of reference in this report:</w:t>
      </w:r>
    </w:p>
    <w:p w:rsidR="00492D83" w:rsidRPr="00650F68" w:rsidRDefault="00492D83" w:rsidP="00C9671D">
      <w:pPr>
        <w:pStyle w:val="Body2"/>
        <w:numPr>
          <w:ilvl w:val="0"/>
          <w:numId w:val="25"/>
        </w:numPr>
        <w:spacing w:afterLines="113" w:after="271"/>
      </w:pPr>
      <w:r w:rsidRPr="00650F68">
        <w:t>Diversity of native perennial herbs during spring-summer</w:t>
      </w:r>
      <w:r w:rsidR="00650F68" w:rsidRPr="00650F68">
        <w:t xml:space="preserve"> remains above the baseline.</w:t>
      </w:r>
    </w:p>
    <w:p w:rsidR="00492D83" w:rsidRPr="00650F68" w:rsidRDefault="00492D83" w:rsidP="00C9671D">
      <w:pPr>
        <w:pStyle w:val="Body2"/>
        <w:numPr>
          <w:ilvl w:val="0"/>
          <w:numId w:val="25"/>
        </w:numPr>
        <w:spacing w:afterLines="113" w:after="271"/>
      </w:pPr>
      <w:r w:rsidRPr="00650F68">
        <w:t>Diversity of all native herbs during drawdown</w:t>
      </w:r>
      <w:r w:rsidR="00650F68" w:rsidRPr="00650F68">
        <w:t xml:space="preserve"> remains above the baseline</w:t>
      </w:r>
    </w:p>
    <w:p w:rsidR="00650F68" w:rsidRPr="00650F68" w:rsidRDefault="00650F68" w:rsidP="00C9671D">
      <w:pPr>
        <w:pStyle w:val="Body2"/>
        <w:numPr>
          <w:ilvl w:val="0"/>
          <w:numId w:val="25"/>
        </w:numPr>
        <w:spacing w:afterLines="113" w:after="271"/>
      </w:pPr>
      <w:r w:rsidRPr="00650F68">
        <w:t xml:space="preserve">Cover </w:t>
      </w:r>
      <w:r w:rsidR="00492D83" w:rsidRPr="00650F68">
        <w:t xml:space="preserve">of all perennial vegetation </w:t>
      </w:r>
      <w:r w:rsidRPr="00650F68">
        <w:t>during Spring-Summer that is composed of weeds remains below the baseline</w:t>
      </w:r>
    </w:p>
    <w:p w:rsidR="00650F68" w:rsidRPr="00650F68" w:rsidRDefault="00650F68" w:rsidP="00C9671D">
      <w:pPr>
        <w:pStyle w:val="Body2"/>
        <w:numPr>
          <w:ilvl w:val="0"/>
          <w:numId w:val="25"/>
        </w:numPr>
        <w:spacing w:afterLines="113" w:after="271"/>
      </w:pPr>
      <w:r w:rsidRPr="00650F68">
        <w:t>Cover of all perennial vegetation during drawdown that is composed of weeds remains below the baseline</w:t>
      </w:r>
    </w:p>
    <w:p w:rsidR="0085012E" w:rsidRDefault="00F66C7A" w:rsidP="008C5E7D">
      <w:pPr>
        <w:pStyle w:val="Body2"/>
        <w:spacing w:afterLines="113" w:after="271"/>
      </w:pPr>
      <w:r w:rsidRPr="00650F68">
        <w:t>The KPIs were defined before the commencem</w:t>
      </w:r>
      <w:r w:rsidR="00C9671D">
        <w:t>ent of this project (DELWP 2015</w:t>
      </w:r>
      <w:r>
        <w:t xml:space="preserve">).  </w:t>
      </w:r>
      <w:r w:rsidR="00650F68">
        <w:t>The details of how data is collected, and how baselines are calculated are described in DELWP (2015).</w:t>
      </w:r>
    </w:p>
    <w:p w:rsidR="008C5E7D" w:rsidRDefault="008C5E7D">
      <w:pPr>
        <w:rPr>
          <w:rFonts w:cs="Arial"/>
          <w:color w:val="228591"/>
          <w:sz w:val="40"/>
          <w:lang w:val="en-US"/>
        </w:rPr>
      </w:pPr>
      <w:r>
        <w:br w:type="page"/>
      </w:r>
    </w:p>
    <w:p w:rsidR="00D0758B" w:rsidRDefault="008C5E7D" w:rsidP="00D0758B">
      <w:pPr>
        <w:pStyle w:val="HA"/>
      </w:pPr>
      <w:bookmarkStart w:id="7" w:name="_Toc443044141"/>
      <w:r>
        <w:lastRenderedPageBreak/>
        <w:t>M</w:t>
      </w:r>
      <w:r w:rsidR="00D0758B">
        <w:t>ethods</w:t>
      </w:r>
      <w:bookmarkEnd w:id="7"/>
    </w:p>
    <w:p w:rsidR="008C5E7D" w:rsidRPr="0024007D" w:rsidRDefault="008C5E7D" w:rsidP="0024007D">
      <w:pPr>
        <w:pStyle w:val="HB"/>
      </w:pPr>
      <w:bookmarkStart w:id="8" w:name="_Toc443044142"/>
      <w:r w:rsidRPr="0024007D">
        <w:t>Selection of variables</w:t>
      </w:r>
      <w:bookmarkEnd w:id="8"/>
    </w:p>
    <w:p w:rsidR="00486241" w:rsidRDefault="008C5E7D" w:rsidP="0024007D">
      <w:pPr>
        <w:spacing w:afterLines="113" w:after="271" w:line="240" w:lineRule="atLeast"/>
        <w:rPr>
          <w:rFonts w:cs="Arial"/>
          <w:szCs w:val="22"/>
        </w:rPr>
      </w:pPr>
      <w:r w:rsidRPr="0024007D">
        <w:rPr>
          <w:rFonts w:cs="Arial"/>
          <w:szCs w:val="22"/>
        </w:rPr>
        <w:t>The variables used to assess quality were selected based on the ecology of the ecosystem.  They were selected and defined so that they rel</w:t>
      </w:r>
      <w:r w:rsidR="00486241">
        <w:rPr>
          <w:rFonts w:cs="Arial"/>
          <w:szCs w:val="22"/>
        </w:rPr>
        <w:t>ated to the KPIs for SHW</w:t>
      </w:r>
      <w:r w:rsidRPr="0024007D">
        <w:rPr>
          <w:rFonts w:cs="Arial"/>
          <w:szCs w:val="22"/>
        </w:rPr>
        <w:t xml:space="preserve">, where relevant.  Some additional variables were selected (not obviously related to any KPI), to ensure that other elements of the ecosystem were included that were thought </w:t>
      </w:r>
      <w:r w:rsidR="00486241">
        <w:rPr>
          <w:rFonts w:cs="Arial"/>
          <w:szCs w:val="22"/>
        </w:rPr>
        <w:t xml:space="preserve">likely </w:t>
      </w:r>
      <w:r w:rsidRPr="0024007D">
        <w:rPr>
          <w:rFonts w:cs="Arial"/>
          <w:szCs w:val="22"/>
        </w:rPr>
        <w:t>to be</w:t>
      </w:r>
      <w:r w:rsidR="004F51B4">
        <w:rPr>
          <w:rFonts w:cs="Arial"/>
          <w:szCs w:val="22"/>
        </w:rPr>
        <w:t xml:space="preserve"> related to quality (as perceived by experts)</w:t>
      </w:r>
      <w:r w:rsidRPr="0024007D">
        <w:rPr>
          <w:rFonts w:cs="Arial"/>
          <w:szCs w:val="22"/>
        </w:rPr>
        <w:t>.  It is acknowledged that the variable selection pro</w:t>
      </w:r>
      <w:r w:rsidR="00385ED6">
        <w:rPr>
          <w:rFonts w:cs="Arial"/>
          <w:szCs w:val="22"/>
        </w:rPr>
        <w:t>cess is inherently subjective.</w:t>
      </w:r>
    </w:p>
    <w:p w:rsidR="00486241" w:rsidRDefault="00486241" w:rsidP="0024007D">
      <w:pPr>
        <w:spacing w:afterLines="113" w:after="271" w:line="240" w:lineRule="atLeast"/>
        <w:rPr>
          <w:rFonts w:cs="Arial"/>
          <w:szCs w:val="22"/>
        </w:rPr>
      </w:pPr>
      <w:r>
        <w:rPr>
          <w:rFonts w:cs="Arial"/>
          <w:szCs w:val="22"/>
        </w:rPr>
        <w:t>The hydrological status of the assessed wetland is a particular</w:t>
      </w:r>
      <w:r w:rsidR="004F51B4">
        <w:rPr>
          <w:rFonts w:cs="Arial"/>
          <w:szCs w:val="22"/>
        </w:rPr>
        <w:t>ly important variable, because every</w:t>
      </w:r>
      <w:r>
        <w:rPr>
          <w:rFonts w:cs="Arial"/>
          <w:szCs w:val="22"/>
        </w:rPr>
        <w:t xml:space="preserve"> site may be expected to </w:t>
      </w:r>
      <w:r w:rsidR="004F51B4">
        <w:rPr>
          <w:rFonts w:cs="Arial"/>
          <w:szCs w:val="22"/>
        </w:rPr>
        <w:t>display markedly different structure and composition when assessed during different phases.  The successful development of the quality metric for NTG did not have to content with such dynamism, and no ‘temporal p</w:t>
      </w:r>
      <w:r w:rsidR="00385ED6">
        <w:rPr>
          <w:rFonts w:cs="Arial"/>
          <w:szCs w:val="22"/>
        </w:rPr>
        <w:t>hase’ information was included for NTG (</w:t>
      </w:r>
      <w:r w:rsidR="004F51B4">
        <w:rPr>
          <w:rFonts w:cs="Arial"/>
          <w:szCs w:val="22"/>
        </w:rPr>
        <w:t>other than the specification that assessments should take place in Spring</w:t>
      </w:r>
      <w:r w:rsidR="00385ED6">
        <w:rPr>
          <w:rFonts w:cs="Arial"/>
          <w:szCs w:val="22"/>
        </w:rPr>
        <w:t>)</w:t>
      </w:r>
      <w:r w:rsidR="00385ED6" w:rsidRPr="00385ED6">
        <w:rPr>
          <w:rFonts w:cs="Arial"/>
          <w:szCs w:val="22"/>
        </w:rPr>
        <w:t xml:space="preserve"> </w:t>
      </w:r>
      <w:r w:rsidR="00385ED6">
        <w:rPr>
          <w:rFonts w:cs="Arial"/>
          <w:szCs w:val="22"/>
        </w:rPr>
        <w:t>(Sinclair et al. 2015)</w:t>
      </w:r>
      <w:r w:rsidR="004F51B4">
        <w:rPr>
          <w:rFonts w:cs="Arial"/>
          <w:szCs w:val="22"/>
        </w:rPr>
        <w:t xml:space="preserve">.  </w:t>
      </w:r>
      <w:r>
        <w:rPr>
          <w:rFonts w:cs="Arial"/>
          <w:szCs w:val="22"/>
        </w:rPr>
        <w:t>While it is acknowledged that the hydrological cycle is complex (being related to depth, duration, temperature and season of inundation); it was decided to use a binary measure: ‘dry’ or ‘drawing down</w:t>
      </w:r>
      <w:r w:rsidR="00757EF9">
        <w:rPr>
          <w:rFonts w:cs="Arial"/>
          <w:szCs w:val="22"/>
        </w:rPr>
        <w:t>’ after inundation</w:t>
      </w:r>
      <w:r>
        <w:rPr>
          <w:rFonts w:cs="Arial"/>
          <w:szCs w:val="22"/>
        </w:rPr>
        <w:t xml:space="preserve">.  When assessing a wetland, an assessor must decide which of these </w:t>
      </w:r>
      <w:r w:rsidR="004F51B4">
        <w:rPr>
          <w:rFonts w:cs="Arial"/>
          <w:szCs w:val="22"/>
        </w:rPr>
        <w:t xml:space="preserve">hydrological </w:t>
      </w:r>
      <w:r>
        <w:rPr>
          <w:rFonts w:cs="Arial"/>
          <w:szCs w:val="22"/>
        </w:rPr>
        <w:t>descriptions best describes the conditions at the time of assessment.</w:t>
      </w:r>
    </w:p>
    <w:p w:rsidR="008C5E7D" w:rsidRPr="0024007D" w:rsidRDefault="008C5E7D" w:rsidP="0024007D">
      <w:pPr>
        <w:spacing w:afterLines="113" w:after="271" w:line="240" w:lineRule="atLeast"/>
        <w:rPr>
          <w:rFonts w:cs="Arial"/>
          <w:szCs w:val="22"/>
        </w:rPr>
      </w:pPr>
      <w:r w:rsidRPr="0024007D">
        <w:rPr>
          <w:rFonts w:cs="Arial"/>
          <w:szCs w:val="22"/>
        </w:rPr>
        <w:t>Table 1 sets out the variables chosen, and explains the rationale for their inclusion.</w:t>
      </w:r>
    </w:p>
    <w:p w:rsidR="008C5E7D" w:rsidRPr="0024007D" w:rsidRDefault="008C5E7D" w:rsidP="0024007D">
      <w:pPr>
        <w:pStyle w:val="HB"/>
      </w:pPr>
      <w:bookmarkStart w:id="9" w:name="_Toc443044143"/>
      <w:r w:rsidRPr="0024007D">
        <w:t>Creation of synthetic sites</w:t>
      </w:r>
      <w:bookmarkEnd w:id="9"/>
    </w:p>
    <w:p w:rsidR="008C5E7D" w:rsidRDefault="00757EF9" w:rsidP="0024007D">
      <w:pPr>
        <w:spacing w:afterLines="113" w:after="271" w:line="240" w:lineRule="atLeast"/>
        <w:rPr>
          <w:rFonts w:cs="Arial"/>
          <w:szCs w:val="22"/>
        </w:rPr>
      </w:pPr>
      <w:r>
        <w:rPr>
          <w:rFonts w:cs="Arial"/>
          <w:szCs w:val="22"/>
        </w:rPr>
        <w:t>250 synthetic SH</w:t>
      </w:r>
      <w:r w:rsidR="008C5E7D" w:rsidRPr="0024007D">
        <w:rPr>
          <w:rFonts w:cs="Arial"/>
          <w:szCs w:val="22"/>
        </w:rPr>
        <w:t xml:space="preserve">W sites were created, using the variables described in Table 1.  Each of the variables was varied systematically in relation to the others, by hand, then implausible combinations were rejected. The sum of cover values for the different vegetation components was allowed to exceed 100%, reflecting the possibility of overlapping foliage.  The synthetic sites were represented by text descriptions on paper cards (Figure 2). </w:t>
      </w:r>
    </w:p>
    <w:p w:rsidR="00757EF9" w:rsidRPr="0024007D" w:rsidRDefault="00757EF9" w:rsidP="0024007D">
      <w:pPr>
        <w:spacing w:afterLines="113" w:after="271" w:line="240" w:lineRule="atLeast"/>
        <w:rPr>
          <w:rFonts w:cs="Arial"/>
          <w:szCs w:val="22"/>
        </w:rPr>
      </w:pPr>
      <w:r>
        <w:rPr>
          <w:rFonts w:cs="Arial"/>
          <w:szCs w:val="22"/>
        </w:rPr>
        <w:t>It is important to note that the number of SHW sites (250) was twice that used for the similar expert exercise for NTG (125 sites; Sinclair et al. 2015).  It was decided that more sites were necessary to sufficiently describe the range of possible SHW sites across both ‘dry’ and ‘drawing down ’ phases.  Half of the sites were ‘dry’; half ‘drawing down’.</w:t>
      </w:r>
      <w:r w:rsidR="00D37F2D">
        <w:rPr>
          <w:rFonts w:cs="Arial"/>
          <w:szCs w:val="22"/>
        </w:rPr>
        <w:t xml:space="preserve">  105 of the cards for each inundation state were otherwise identical for all other variables.</w:t>
      </w:r>
    </w:p>
    <w:p w:rsidR="008C5E7D" w:rsidRPr="00385ED6" w:rsidRDefault="00D37F2D" w:rsidP="00385ED6">
      <w:pPr>
        <w:spacing w:afterLines="113" w:after="271" w:line="240" w:lineRule="atLeast"/>
        <w:rPr>
          <w:rFonts w:cs="Arial"/>
          <w:szCs w:val="22"/>
        </w:rPr>
      </w:pPr>
      <w:r>
        <w:rPr>
          <w:rFonts w:cs="Arial"/>
          <w:szCs w:val="22"/>
        </w:rPr>
        <w:t>S</w:t>
      </w:r>
      <w:r w:rsidR="008C5E7D" w:rsidRPr="0024007D">
        <w:rPr>
          <w:rFonts w:cs="Arial"/>
          <w:szCs w:val="22"/>
        </w:rPr>
        <w:t xml:space="preserve">ome sites represented places </w:t>
      </w:r>
      <w:r w:rsidR="00757EF9">
        <w:rPr>
          <w:rFonts w:cs="Arial"/>
          <w:szCs w:val="22"/>
        </w:rPr>
        <w:t>that would once have been the SH</w:t>
      </w:r>
      <w:r w:rsidR="008C5E7D" w:rsidRPr="0024007D">
        <w:rPr>
          <w:rFonts w:cs="Arial"/>
          <w:szCs w:val="22"/>
        </w:rPr>
        <w:t>W community, but no longer conform to the</w:t>
      </w:r>
      <w:r w:rsidR="00757EF9">
        <w:rPr>
          <w:rFonts w:cs="Arial"/>
          <w:szCs w:val="22"/>
        </w:rPr>
        <w:t xml:space="preserve"> community definition (TSSC 2012</w:t>
      </w:r>
      <w:r w:rsidR="008C5E7D" w:rsidRPr="0024007D">
        <w:rPr>
          <w:rFonts w:cs="Arial"/>
          <w:szCs w:val="22"/>
        </w:rPr>
        <w:t xml:space="preserve">).  This was intentional, as it is expected that the resultant condition metric will perform on all areas of current or </w:t>
      </w:r>
      <w:r w:rsidR="00757EF9">
        <w:rPr>
          <w:rFonts w:cs="Arial"/>
          <w:szCs w:val="22"/>
        </w:rPr>
        <w:t>former (and hence restorable) SH</w:t>
      </w:r>
      <w:r w:rsidR="00385ED6">
        <w:rPr>
          <w:rFonts w:cs="Arial"/>
          <w:szCs w:val="22"/>
        </w:rPr>
        <w:t>W.</w:t>
      </w:r>
    </w:p>
    <w:p w:rsidR="008C5E7D" w:rsidRDefault="008C5E7D" w:rsidP="008C5E7D">
      <w:pPr>
        <w:rPr>
          <w:b/>
          <w:sz w:val="20"/>
          <w:szCs w:val="20"/>
        </w:rPr>
      </w:pPr>
      <w:r>
        <w:rPr>
          <w:b/>
          <w:sz w:val="20"/>
          <w:szCs w:val="20"/>
        </w:rPr>
        <w:br w:type="page"/>
      </w:r>
    </w:p>
    <w:p w:rsidR="008C5E7D" w:rsidRDefault="008C5E7D" w:rsidP="008C5E7D">
      <w:pPr>
        <w:rPr>
          <w:rFonts w:cs="Arial"/>
          <w:b/>
          <w:color w:val="404040"/>
          <w:sz w:val="20"/>
          <w:szCs w:val="14"/>
        </w:rPr>
      </w:pPr>
      <w:r w:rsidRPr="0024007D">
        <w:rPr>
          <w:rFonts w:cs="Arial"/>
          <w:b/>
          <w:color w:val="404040"/>
          <w:sz w:val="20"/>
          <w:szCs w:val="14"/>
        </w:rPr>
        <w:lastRenderedPageBreak/>
        <w:t>Table 1.  The variables selected for use in the GEW quality metric, and the reasons for their inclusion.  Indirect links to KPIs are bracketed.  All cover values are percentages.</w:t>
      </w:r>
    </w:p>
    <w:p w:rsidR="0024007D" w:rsidRPr="0024007D" w:rsidRDefault="0024007D" w:rsidP="008C5E7D">
      <w:pPr>
        <w:rPr>
          <w:rFonts w:cs="Arial"/>
          <w:b/>
          <w:color w:val="404040"/>
          <w:sz w:val="20"/>
          <w:szCs w:val="14"/>
        </w:rPr>
      </w:pPr>
    </w:p>
    <w:tbl>
      <w:tblPr>
        <w:tblStyle w:val="TableGrid"/>
        <w:tblW w:w="10031" w:type="dxa"/>
        <w:tblLook w:val="04A0" w:firstRow="1" w:lastRow="0" w:firstColumn="1" w:lastColumn="0" w:noHBand="0" w:noVBand="1"/>
      </w:tblPr>
      <w:tblGrid>
        <w:gridCol w:w="1951"/>
        <w:gridCol w:w="7229"/>
        <w:gridCol w:w="851"/>
      </w:tblGrid>
      <w:tr w:rsidR="0024007D" w:rsidRPr="0024007D" w:rsidTr="0024007D">
        <w:tc>
          <w:tcPr>
            <w:tcW w:w="1951" w:type="dxa"/>
            <w:shd w:val="clear" w:color="auto" w:fill="31849B" w:themeFill="accent5" w:themeFillShade="BF"/>
          </w:tcPr>
          <w:p w:rsidR="008C5E7D" w:rsidRPr="0024007D" w:rsidRDefault="008C5E7D" w:rsidP="006661D1">
            <w:pPr>
              <w:spacing w:line="360" w:lineRule="auto"/>
              <w:jc w:val="center"/>
              <w:rPr>
                <w:b/>
                <w:color w:val="FFFFFF" w:themeColor="background1"/>
                <w:sz w:val="28"/>
                <w:szCs w:val="28"/>
              </w:rPr>
            </w:pPr>
            <w:r w:rsidRPr="0024007D">
              <w:rPr>
                <w:b/>
                <w:color w:val="FFFFFF" w:themeColor="background1"/>
                <w:sz w:val="28"/>
                <w:szCs w:val="28"/>
              </w:rPr>
              <w:t>Variable</w:t>
            </w:r>
          </w:p>
        </w:tc>
        <w:tc>
          <w:tcPr>
            <w:tcW w:w="7229" w:type="dxa"/>
            <w:shd w:val="clear" w:color="auto" w:fill="31849B" w:themeFill="accent5" w:themeFillShade="BF"/>
          </w:tcPr>
          <w:p w:rsidR="008C5E7D" w:rsidRPr="0024007D" w:rsidRDefault="0024007D" w:rsidP="0024007D">
            <w:pPr>
              <w:spacing w:line="360" w:lineRule="auto"/>
              <w:rPr>
                <w:b/>
                <w:color w:val="FFFFFF" w:themeColor="background1"/>
                <w:sz w:val="28"/>
                <w:szCs w:val="28"/>
              </w:rPr>
            </w:pPr>
            <w:r>
              <w:rPr>
                <w:b/>
                <w:color w:val="FFFFFF" w:themeColor="background1"/>
                <w:sz w:val="28"/>
                <w:szCs w:val="28"/>
              </w:rPr>
              <w:t xml:space="preserve">  Justification</w:t>
            </w:r>
            <w:r w:rsidR="008C5E7D" w:rsidRPr="0024007D">
              <w:rPr>
                <w:b/>
                <w:color w:val="FFFFFF" w:themeColor="background1"/>
                <w:sz w:val="28"/>
                <w:szCs w:val="28"/>
              </w:rPr>
              <w:t xml:space="preserve"> for inclusion</w:t>
            </w:r>
          </w:p>
        </w:tc>
        <w:tc>
          <w:tcPr>
            <w:tcW w:w="851" w:type="dxa"/>
            <w:shd w:val="clear" w:color="auto" w:fill="31849B" w:themeFill="accent5" w:themeFillShade="BF"/>
          </w:tcPr>
          <w:p w:rsidR="008C5E7D" w:rsidRPr="0024007D" w:rsidRDefault="0024007D" w:rsidP="006661D1">
            <w:pPr>
              <w:jc w:val="center"/>
              <w:rPr>
                <w:b/>
                <w:color w:val="FFFFFF" w:themeColor="background1"/>
                <w:sz w:val="28"/>
                <w:szCs w:val="28"/>
              </w:rPr>
            </w:pPr>
            <w:r w:rsidRPr="0024007D">
              <w:rPr>
                <w:b/>
                <w:color w:val="FFFFFF" w:themeColor="background1"/>
                <w:sz w:val="28"/>
                <w:szCs w:val="28"/>
              </w:rPr>
              <w:t>KPI</w:t>
            </w:r>
          </w:p>
        </w:tc>
      </w:tr>
      <w:tr w:rsidR="008205F7" w:rsidRPr="0024007D" w:rsidTr="0024007D">
        <w:trPr>
          <w:trHeight w:val="315"/>
        </w:trPr>
        <w:tc>
          <w:tcPr>
            <w:tcW w:w="1951" w:type="dxa"/>
            <w:noWrap/>
          </w:tcPr>
          <w:p w:rsidR="008205F7" w:rsidRDefault="00661804" w:rsidP="008205F7">
            <w:pPr>
              <w:rPr>
                <w:color w:val="000000"/>
                <w:sz w:val="20"/>
                <w:szCs w:val="20"/>
              </w:rPr>
            </w:pPr>
            <w:r>
              <w:rPr>
                <w:color w:val="000000"/>
                <w:sz w:val="20"/>
                <w:szCs w:val="20"/>
              </w:rPr>
              <w:t>1.</w:t>
            </w:r>
            <w:r w:rsidR="008205F7">
              <w:rPr>
                <w:color w:val="000000"/>
                <w:sz w:val="20"/>
                <w:szCs w:val="20"/>
              </w:rPr>
              <w:t>Hydrological status of the site</w:t>
            </w:r>
          </w:p>
          <w:p w:rsidR="008205F7" w:rsidRPr="0024007D" w:rsidRDefault="008205F7" w:rsidP="008205F7">
            <w:pPr>
              <w:rPr>
                <w:color w:val="000000"/>
                <w:sz w:val="20"/>
                <w:szCs w:val="20"/>
              </w:rPr>
            </w:pPr>
            <w:r>
              <w:rPr>
                <w:color w:val="000000"/>
                <w:sz w:val="20"/>
                <w:szCs w:val="20"/>
              </w:rPr>
              <w:t>(Binary: ‘dry’ or ‘drawing down after inundation).</w:t>
            </w:r>
          </w:p>
        </w:tc>
        <w:tc>
          <w:tcPr>
            <w:tcW w:w="7229" w:type="dxa"/>
          </w:tcPr>
          <w:p w:rsidR="003958A8" w:rsidRDefault="00385ED6" w:rsidP="000B18C5">
            <w:pPr>
              <w:rPr>
                <w:color w:val="000000"/>
                <w:sz w:val="20"/>
                <w:szCs w:val="20"/>
              </w:rPr>
            </w:pPr>
            <w:r>
              <w:rPr>
                <w:color w:val="000000"/>
                <w:sz w:val="20"/>
                <w:szCs w:val="20"/>
              </w:rPr>
              <w:t>The vegetation in any given wetland may vary dramatically between different phases in the hydrological cycle.  Numerous species will be abundant and readily detectable in one phase, but totally absent as above-ground cover in other phases.  Wh</w:t>
            </w:r>
            <w:r w:rsidR="003958A8">
              <w:rPr>
                <w:color w:val="000000"/>
                <w:sz w:val="20"/>
                <w:szCs w:val="20"/>
              </w:rPr>
              <w:t>en evaluat</w:t>
            </w:r>
            <w:r>
              <w:rPr>
                <w:color w:val="000000"/>
                <w:sz w:val="20"/>
                <w:szCs w:val="20"/>
              </w:rPr>
              <w:t xml:space="preserve">ing a site based on the cover of vegetation, it is </w:t>
            </w:r>
            <w:r w:rsidR="003958A8">
              <w:rPr>
                <w:color w:val="000000"/>
                <w:sz w:val="20"/>
                <w:szCs w:val="20"/>
              </w:rPr>
              <w:t xml:space="preserve">assumed to be </w:t>
            </w:r>
            <w:r>
              <w:rPr>
                <w:color w:val="000000"/>
                <w:sz w:val="20"/>
                <w:szCs w:val="20"/>
              </w:rPr>
              <w:t xml:space="preserve">necessary to know what phase the site </w:t>
            </w:r>
            <w:r w:rsidR="000B18C5">
              <w:rPr>
                <w:color w:val="000000"/>
                <w:sz w:val="20"/>
                <w:szCs w:val="20"/>
              </w:rPr>
              <w:t>was in when observed.  Our approach did not pre-determine whether sites gain and lose ‘quality’ between different phases, or whether the</w:t>
            </w:r>
            <w:r w:rsidR="003958A8">
              <w:rPr>
                <w:color w:val="000000"/>
                <w:sz w:val="20"/>
                <w:szCs w:val="20"/>
              </w:rPr>
              <w:t>ir quality is evaluated as constant with corrections made for hydrological phase; this was left to the experts who provided the data.</w:t>
            </w:r>
          </w:p>
          <w:p w:rsidR="008205F7" w:rsidRPr="0024007D" w:rsidRDefault="000B18C5" w:rsidP="000B18C5">
            <w:pPr>
              <w:rPr>
                <w:color w:val="000000"/>
                <w:sz w:val="20"/>
                <w:szCs w:val="20"/>
              </w:rPr>
            </w:pPr>
            <w:r>
              <w:rPr>
                <w:color w:val="000000"/>
                <w:sz w:val="20"/>
                <w:szCs w:val="20"/>
              </w:rPr>
              <w:t xml:space="preserve"> </w:t>
            </w:r>
          </w:p>
        </w:tc>
        <w:tc>
          <w:tcPr>
            <w:tcW w:w="851" w:type="dxa"/>
          </w:tcPr>
          <w:p w:rsidR="008205F7" w:rsidRPr="0024007D" w:rsidRDefault="008205F7" w:rsidP="006661D1">
            <w:pPr>
              <w:rPr>
                <w:color w:val="000000"/>
                <w:sz w:val="20"/>
                <w:szCs w:val="20"/>
              </w:rPr>
            </w:pPr>
            <w:r>
              <w:rPr>
                <w:color w:val="000000"/>
                <w:sz w:val="20"/>
                <w:szCs w:val="20"/>
              </w:rPr>
              <w:t>-</w:t>
            </w:r>
          </w:p>
        </w:tc>
      </w:tr>
      <w:tr w:rsidR="008C5E7D" w:rsidRPr="0024007D" w:rsidTr="003958A8">
        <w:trPr>
          <w:trHeight w:val="1026"/>
        </w:trPr>
        <w:tc>
          <w:tcPr>
            <w:tcW w:w="1951" w:type="dxa"/>
            <w:noWrap/>
            <w:hideMark/>
          </w:tcPr>
          <w:p w:rsidR="008C5E7D" w:rsidRPr="0024007D" w:rsidRDefault="00661804" w:rsidP="008205F7">
            <w:pPr>
              <w:rPr>
                <w:color w:val="000000"/>
                <w:sz w:val="20"/>
                <w:szCs w:val="20"/>
              </w:rPr>
            </w:pPr>
            <w:r>
              <w:rPr>
                <w:color w:val="000000"/>
                <w:sz w:val="20"/>
                <w:szCs w:val="20"/>
              </w:rPr>
              <w:t>2.</w:t>
            </w:r>
            <w:r w:rsidR="008C5E7D" w:rsidRPr="0024007D">
              <w:rPr>
                <w:color w:val="000000"/>
                <w:sz w:val="20"/>
                <w:szCs w:val="20"/>
              </w:rPr>
              <w:t xml:space="preserve">Cover of </w:t>
            </w:r>
            <w:r w:rsidR="008205F7">
              <w:rPr>
                <w:color w:val="000000"/>
                <w:sz w:val="20"/>
                <w:szCs w:val="20"/>
              </w:rPr>
              <w:t>all native grasses (</w:t>
            </w:r>
            <w:proofErr w:type="spellStart"/>
            <w:r w:rsidR="008205F7">
              <w:rPr>
                <w:color w:val="000000"/>
                <w:sz w:val="20"/>
                <w:szCs w:val="20"/>
              </w:rPr>
              <w:t>Poaceae</w:t>
            </w:r>
            <w:proofErr w:type="spellEnd"/>
            <w:r w:rsidR="008205F7">
              <w:rPr>
                <w:color w:val="000000"/>
                <w:sz w:val="20"/>
                <w:szCs w:val="20"/>
              </w:rPr>
              <w:t>)</w:t>
            </w:r>
            <w:r w:rsidR="008C5E7D" w:rsidRPr="0024007D">
              <w:rPr>
                <w:i/>
                <w:color w:val="000000"/>
                <w:sz w:val="20"/>
                <w:szCs w:val="20"/>
              </w:rPr>
              <w:t xml:space="preserve"> </w:t>
            </w:r>
          </w:p>
        </w:tc>
        <w:tc>
          <w:tcPr>
            <w:tcW w:w="7229" w:type="dxa"/>
          </w:tcPr>
          <w:p w:rsidR="0024007D" w:rsidRPr="0024007D" w:rsidRDefault="00CC122B" w:rsidP="006661D1">
            <w:pPr>
              <w:rPr>
                <w:color w:val="000000"/>
                <w:sz w:val="20"/>
                <w:szCs w:val="20"/>
              </w:rPr>
            </w:pPr>
            <w:r>
              <w:rPr>
                <w:color w:val="000000"/>
                <w:sz w:val="20"/>
                <w:szCs w:val="20"/>
              </w:rPr>
              <w:t>Native grasses are usually the dominant species group in SHW, and their cover is necessary to adequately describe most sites.  The group includes a range of species more or less tolerant of grazing</w:t>
            </w:r>
            <w:r w:rsidR="000B18C5">
              <w:rPr>
                <w:color w:val="000000"/>
                <w:sz w:val="20"/>
                <w:szCs w:val="20"/>
              </w:rPr>
              <w:t>, but very few tolerant of cropping</w:t>
            </w:r>
            <w:r>
              <w:rPr>
                <w:color w:val="000000"/>
                <w:sz w:val="20"/>
                <w:szCs w:val="20"/>
              </w:rPr>
              <w:t>.</w:t>
            </w:r>
          </w:p>
        </w:tc>
        <w:tc>
          <w:tcPr>
            <w:tcW w:w="851" w:type="dxa"/>
          </w:tcPr>
          <w:p w:rsidR="008C5E7D" w:rsidRPr="0024007D" w:rsidRDefault="008205F7" w:rsidP="006661D1">
            <w:pPr>
              <w:rPr>
                <w:color w:val="000000"/>
                <w:sz w:val="20"/>
                <w:szCs w:val="20"/>
              </w:rPr>
            </w:pPr>
            <w:r>
              <w:rPr>
                <w:color w:val="000000"/>
                <w:sz w:val="20"/>
                <w:szCs w:val="20"/>
              </w:rPr>
              <w:t>-</w:t>
            </w:r>
          </w:p>
        </w:tc>
      </w:tr>
      <w:tr w:rsidR="008C5E7D" w:rsidRPr="0024007D" w:rsidTr="0024007D">
        <w:trPr>
          <w:trHeight w:val="315"/>
        </w:trPr>
        <w:tc>
          <w:tcPr>
            <w:tcW w:w="1951" w:type="dxa"/>
            <w:noWrap/>
            <w:hideMark/>
          </w:tcPr>
          <w:p w:rsidR="008C5E7D" w:rsidRPr="0024007D" w:rsidRDefault="00661804" w:rsidP="006661D1">
            <w:pPr>
              <w:rPr>
                <w:color w:val="000000"/>
                <w:sz w:val="20"/>
                <w:szCs w:val="20"/>
              </w:rPr>
            </w:pPr>
            <w:r>
              <w:rPr>
                <w:color w:val="000000"/>
                <w:sz w:val="20"/>
                <w:szCs w:val="20"/>
              </w:rPr>
              <w:t>3.</w:t>
            </w:r>
            <w:r w:rsidR="008205F7">
              <w:rPr>
                <w:color w:val="000000"/>
                <w:sz w:val="20"/>
                <w:szCs w:val="20"/>
              </w:rPr>
              <w:t>Cover of all native sedges and rushes (</w:t>
            </w:r>
            <w:proofErr w:type="spellStart"/>
            <w:r w:rsidR="008205F7">
              <w:rPr>
                <w:color w:val="000000"/>
                <w:sz w:val="20"/>
                <w:szCs w:val="20"/>
              </w:rPr>
              <w:t>Cyperaceae</w:t>
            </w:r>
            <w:proofErr w:type="spellEnd"/>
            <w:r w:rsidR="008205F7">
              <w:rPr>
                <w:color w:val="000000"/>
                <w:sz w:val="20"/>
                <w:szCs w:val="20"/>
              </w:rPr>
              <w:t xml:space="preserve"> and </w:t>
            </w:r>
            <w:proofErr w:type="spellStart"/>
            <w:r w:rsidR="008205F7">
              <w:rPr>
                <w:color w:val="000000"/>
                <w:sz w:val="20"/>
                <w:szCs w:val="20"/>
              </w:rPr>
              <w:t>Juncaceae</w:t>
            </w:r>
            <w:proofErr w:type="spellEnd"/>
            <w:r w:rsidR="008205F7">
              <w:rPr>
                <w:color w:val="000000"/>
                <w:sz w:val="20"/>
                <w:szCs w:val="20"/>
              </w:rPr>
              <w:t>)</w:t>
            </w:r>
          </w:p>
        </w:tc>
        <w:tc>
          <w:tcPr>
            <w:tcW w:w="7229" w:type="dxa"/>
          </w:tcPr>
          <w:p w:rsidR="0024007D" w:rsidRPr="0024007D" w:rsidRDefault="00CC122B" w:rsidP="006661D1">
            <w:pPr>
              <w:rPr>
                <w:color w:val="000000"/>
                <w:sz w:val="20"/>
                <w:szCs w:val="20"/>
              </w:rPr>
            </w:pPr>
            <w:r>
              <w:rPr>
                <w:color w:val="000000"/>
                <w:sz w:val="20"/>
                <w:szCs w:val="20"/>
              </w:rPr>
              <w:t>Native sedges and rushes are often a major component of SHW, and occasionally dominate.  Their cover is necessary to adequately describe many sites.  The group includes many species that are tolerant of some grazing and infrequent cropping.</w:t>
            </w:r>
          </w:p>
        </w:tc>
        <w:tc>
          <w:tcPr>
            <w:tcW w:w="851" w:type="dxa"/>
          </w:tcPr>
          <w:p w:rsidR="008C5E7D" w:rsidRPr="0024007D" w:rsidRDefault="008205F7" w:rsidP="006661D1">
            <w:pPr>
              <w:rPr>
                <w:color w:val="000000"/>
                <w:sz w:val="20"/>
                <w:szCs w:val="20"/>
              </w:rPr>
            </w:pPr>
            <w:r>
              <w:rPr>
                <w:color w:val="000000"/>
                <w:sz w:val="20"/>
                <w:szCs w:val="20"/>
              </w:rPr>
              <w:t>-</w:t>
            </w:r>
          </w:p>
        </w:tc>
      </w:tr>
      <w:tr w:rsidR="008C5E7D" w:rsidRPr="0024007D" w:rsidTr="0024007D">
        <w:trPr>
          <w:trHeight w:val="315"/>
        </w:trPr>
        <w:tc>
          <w:tcPr>
            <w:tcW w:w="1951" w:type="dxa"/>
            <w:noWrap/>
            <w:hideMark/>
          </w:tcPr>
          <w:p w:rsidR="008C5E7D" w:rsidRDefault="00661804" w:rsidP="008205F7">
            <w:pPr>
              <w:rPr>
                <w:color w:val="000000"/>
                <w:sz w:val="20"/>
                <w:szCs w:val="20"/>
              </w:rPr>
            </w:pPr>
            <w:r>
              <w:rPr>
                <w:color w:val="000000"/>
                <w:sz w:val="20"/>
                <w:szCs w:val="20"/>
              </w:rPr>
              <w:t>4.</w:t>
            </w:r>
            <w:r w:rsidR="008C5E7D" w:rsidRPr="0024007D">
              <w:rPr>
                <w:color w:val="000000"/>
                <w:sz w:val="20"/>
                <w:szCs w:val="20"/>
              </w:rPr>
              <w:t xml:space="preserve">Cover of </w:t>
            </w:r>
            <w:r w:rsidR="008205F7">
              <w:rPr>
                <w:color w:val="000000"/>
                <w:sz w:val="20"/>
                <w:szCs w:val="20"/>
              </w:rPr>
              <w:t xml:space="preserve">all </w:t>
            </w:r>
            <w:r w:rsidR="008C5E7D" w:rsidRPr="0024007D">
              <w:rPr>
                <w:color w:val="000000"/>
                <w:sz w:val="20"/>
                <w:szCs w:val="20"/>
              </w:rPr>
              <w:t xml:space="preserve">native </w:t>
            </w:r>
            <w:r w:rsidR="008205F7">
              <w:rPr>
                <w:color w:val="000000"/>
                <w:sz w:val="20"/>
                <w:szCs w:val="20"/>
              </w:rPr>
              <w:t>forbs</w:t>
            </w:r>
          </w:p>
          <w:p w:rsidR="00CC122B" w:rsidRDefault="00CC122B" w:rsidP="008205F7">
            <w:pPr>
              <w:rPr>
                <w:color w:val="000000"/>
                <w:sz w:val="20"/>
                <w:szCs w:val="20"/>
              </w:rPr>
            </w:pPr>
            <w:r>
              <w:rPr>
                <w:color w:val="000000"/>
                <w:sz w:val="20"/>
                <w:szCs w:val="20"/>
              </w:rPr>
              <w:t>&amp;</w:t>
            </w:r>
          </w:p>
          <w:p w:rsidR="00CC122B" w:rsidRPr="0024007D" w:rsidRDefault="00661804" w:rsidP="008205F7">
            <w:pPr>
              <w:rPr>
                <w:color w:val="000000"/>
                <w:sz w:val="20"/>
                <w:szCs w:val="20"/>
              </w:rPr>
            </w:pPr>
            <w:r>
              <w:rPr>
                <w:color w:val="000000"/>
                <w:sz w:val="20"/>
                <w:szCs w:val="20"/>
              </w:rPr>
              <w:t>5.</w:t>
            </w:r>
            <w:r w:rsidR="00CC122B">
              <w:rPr>
                <w:color w:val="000000"/>
                <w:sz w:val="20"/>
                <w:szCs w:val="20"/>
              </w:rPr>
              <w:t>Diversity (richness) of perennial native forbs (Ordinal: None, Low, Medium, High)</w:t>
            </w:r>
          </w:p>
        </w:tc>
        <w:tc>
          <w:tcPr>
            <w:tcW w:w="7229" w:type="dxa"/>
          </w:tcPr>
          <w:p w:rsidR="0024007D" w:rsidRPr="0024007D" w:rsidRDefault="00CC122B" w:rsidP="006661D1">
            <w:pPr>
              <w:rPr>
                <w:color w:val="000000"/>
                <w:sz w:val="20"/>
                <w:szCs w:val="20"/>
              </w:rPr>
            </w:pPr>
            <w:r>
              <w:rPr>
                <w:color w:val="000000"/>
                <w:sz w:val="20"/>
                <w:szCs w:val="20"/>
              </w:rPr>
              <w:t xml:space="preserve">Native forbs provide much of the plant species richness in the community.  This group includes species known to indicate </w:t>
            </w:r>
            <w:r w:rsidR="00661804">
              <w:rPr>
                <w:color w:val="000000"/>
                <w:sz w:val="20"/>
                <w:szCs w:val="20"/>
              </w:rPr>
              <w:t>‘high quality’</w:t>
            </w:r>
            <w:r>
              <w:rPr>
                <w:color w:val="000000"/>
                <w:sz w:val="20"/>
                <w:szCs w:val="20"/>
              </w:rPr>
              <w:t xml:space="preserve"> </w:t>
            </w:r>
            <w:r w:rsidR="00661804">
              <w:rPr>
                <w:color w:val="000000"/>
                <w:sz w:val="20"/>
                <w:szCs w:val="20"/>
              </w:rPr>
              <w:t>SHW (TSSC 2012).  The group includes many species that are sensitive to land-use change, and a few species that are tolerant of some grazing and infrequent cropping.</w:t>
            </w:r>
            <w:r w:rsidR="000B18C5">
              <w:rPr>
                <w:color w:val="000000"/>
                <w:sz w:val="20"/>
                <w:szCs w:val="20"/>
              </w:rPr>
              <w:t xml:space="preserve">  Forbs are defined here to include any species not in the families </w:t>
            </w:r>
            <w:proofErr w:type="spellStart"/>
            <w:r w:rsidR="000B18C5">
              <w:rPr>
                <w:color w:val="000000"/>
                <w:sz w:val="20"/>
                <w:szCs w:val="20"/>
              </w:rPr>
              <w:t>Poaceae</w:t>
            </w:r>
            <w:proofErr w:type="spellEnd"/>
            <w:r w:rsidR="000B18C5">
              <w:rPr>
                <w:color w:val="000000"/>
                <w:sz w:val="20"/>
                <w:szCs w:val="20"/>
              </w:rPr>
              <w:t xml:space="preserve">, </w:t>
            </w:r>
            <w:proofErr w:type="spellStart"/>
            <w:r w:rsidR="000B18C5">
              <w:rPr>
                <w:color w:val="000000"/>
                <w:sz w:val="20"/>
                <w:szCs w:val="20"/>
              </w:rPr>
              <w:t>Cyperaceae</w:t>
            </w:r>
            <w:proofErr w:type="spellEnd"/>
            <w:r w:rsidR="000B18C5">
              <w:rPr>
                <w:color w:val="000000"/>
                <w:sz w:val="20"/>
                <w:szCs w:val="20"/>
              </w:rPr>
              <w:t xml:space="preserve"> or </w:t>
            </w:r>
            <w:proofErr w:type="spellStart"/>
            <w:r w:rsidR="000B18C5">
              <w:rPr>
                <w:color w:val="000000"/>
                <w:sz w:val="20"/>
                <w:szCs w:val="20"/>
              </w:rPr>
              <w:t>Juncaceae</w:t>
            </w:r>
            <w:proofErr w:type="spellEnd"/>
            <w:r w:rsidR="000B18C5">
              <w:rPr>
                <w:color w:val="000000"/>
                <w:sz w:val="20"/>
                <w:szCs w:val="20"/>
              </w:rPr>
              <w:t>; meaning that some ferns, fern-allies and monocots are included.</w:t>
            </w:r>
          </w:p>
        </w:tc>
        <w:tc>
          <w:tcPr>
            <w:tcW w:w="851" w:type="dxa"/>
          </w:tcPr>
          <w:p w:rsidR="008C5E7D" w:rsidRPr="0024007D" w:rsidRDefault="00CC122B" w:rsidP="006661D1">
            <w:pPr>
              <w:rPr>
                <w:color w:val="000000"/>
                <w:sz w:val="20"/>
                <w:szCs w:val="20"/>
              </w:rPr>
            </w:pPr>
            <w:r>
              <w:rPr>
                <w:color w:val="000000"/>
                <w:sz w:val="20"/>
                <w:szCs w:val="20"/>
              </w:rPr>
              <w:t>(1,2)</w:t>
            </w:r>
          </w:p>
        </w:tc>
      </w:tr>
      <w:tr w:rsidR="008C5E7D" w:rsidRPr="0024007D" w:rsidTr="0024007D">
        <w:trPr>
          <w:trHeight w:val="315"/>
        </w:trPr>
        <w:tc>
          <w:tcPr>
            <w:tcW w:w="1951" w:type="dxa"/>
            <w:noWrap/>
            <w:hideMark/>
          </w:tcPr>
          <w:p w:rsidR="008C5E7D" w:rsidRDefault="00661804" w:rsidP="008205F7">
            <w:pPr>
              <w:rPr>
                <w:color w:val="000000"/>
                <w:sz w:val="20"/>
                <w:szCs w:val="20"/>
              </w:rPr>
            </w:pPr>
            <w:r>
              <w:rPr>
                <w:color w:val="000000"/>
                <w:sz w:val="20"/>
                <w:szCs w:val="20"/>
              </w:rPr>
              <w:t>6.</w:t>
            </w:r>
            <w:r w:rsidR="008C5E7D" w:rsidRPr="0024007D">
              <w:rPr>
                <w:color w:val="000000"/>
                <w:sz w:val="20"/>
                <w:szCs w:val="20"/>
              </w:rPr>
              <w:t xml:space="preserve">Cover </w:t>
            </w:r>
            <w:r w:rsidR="008C5E7D" w:rsidRPr="008205F7">
              <w:rPr>
                <w:color w:val="000000"/>
                <w:sz w:val="20"/>
                <w:szCs w:val="20"/>
              </w:rPr>
              <w:t xml:space="preserve">of </w:t>
            </w:r>
            <w:r w:rsidR="008205F7" w:rsidRPr="008205F7">
              <w:rPr>
                <w:color w:val="000000"/>
                <w:sz w:val="20"/>
                <w:szCs w:val="20"/>
              </w:rPr>
              <w:t>annual native forbs only</w:t>
            </w:r>
          </w:p>
          <w:p w:rsidR="00CC122B" w:rsidRDefault="00CC122B" w:rsidP="008205F7">
            <w:pPr>
              <w:rPr>
                <w:color w:val="000000"/>
                <w:sz w:val="20"/>
                <w:szCs w:val="20"/>
              </w:rPr>
            </w:pPr>
            <w:r>
              <w:rPr>
                <w:color w:val="000000"/>
                <w:sz w:val="20"/>
                <w:szCs w:val="20"/>
              </w:rPr>
              <w:t>&amp;</w:t>
            </w:r>
          </w:p>
          <w:p w:rsidR="00CC122B" w:rsidRPr="0024007D" w:rsidRDefault="00661804" w:rsidP="008205F7">
            <w:pPr>
              <w:rPr>
                <w:color w:val="000000"/>
                <w:sz w:val="20"/>
                <w:szCs w:val="20"/>
              </w:rPr>
            </w:pPr>
            <w:r>
              <w:rPr>
                <w:color w:val="000000"/>
                <w:sz w:val="20"/>
                <w:szCs w:val="20"/>
              </w:rPr>
              <w:t>7.</w:t>
            </w:r>
            <w:r w:rsidR="00CC122B">
              <w:rPr>
                <w:color w:val="000000"/>
                <w:sz w:val="20"/>
                <w:szCs w:val="20"/>
              </w:rPr>
              <w:t>Diversity (richness) of annual native forbs (Ordinal: None, Low, Medium, High)</w:t>
            </w:r>
          </w:p>
        </w:tc>
        <w:tc>
          <w:tcPr>
            <w:tcW w:w="7229" w:type="dxa"/>
          </w:tcPr>
          <w:p w:rsidR="0024007D" w:rsidRPr="0024007D" w:rsidRDefault="000B18C5" w:rsidP="000B18C5">
            <w:pPr>
              <w:rPr>
                <w:color w:val="000000"/>
                <w:sz w:val="20"/>
                <w:szCs w:val="20"/>
              </w:rPr>
            </w:pPr>
            <w:r>
              <w:rPr>
                <w:color w:val="000000"/>
                <w:sz w:val="20"/>
                <w:szCs w:val="20"/>
              </w:rPr>
              <w:t>Annual native forbs are a subset of native forbs (4 &amp; 5, above).  Their annual life-cycle allows many of them to retreat in unfavourable conditions.  A large number of species are detectable only when SHW is inundated or ‘drawing down’.</w:t>
            </w:r>
          </w:p>
        </w:tc>
        <w:tc>
          <w:tcPr>
            <w:tcW w:w="851" w:type="dxa"/>
          </w:tcPr>
          <w:p w:rsidR="008C5E7D" w:rsidRPr="0024007D" w:rsidRDefault="00CC122B" w:rsidP="006661D1">
            <w:pPr>
              <w:rPr>
                <w:color w:val="000000"/>
                <w:sz w:val="20"/>
                <w:szCs w:val="20"/>
              </w:rPr>
            </w:pPr>
            <w:r>
              <w:rPr>
                <w:color w:val="000000"/>
                <w:sz w:val="20"/>
                <w:szCs w:val="20"/>
              </w:rPr>
              <w:t>(2)</w:t>
            </w:r>
          </w:p>
        </w:tc>
      </w:tr>
      <w:tr w:rsidR="008C5E7D" w:rsidRPr="0024007D" w:rsidTr="0024007D">
        <w:trPr>
          <w:trHeight w:val="315"/>
        </w:trPr>
        <w:tc>
          <w:tcPr>
            <w:tcW w:w="1951" w:type="dxa"/>
            <w:noWrap/>
            <w:hideMark/>
          </w:tcPr>
          <w:p w:rsidR="008C5E7D" w:rsidRPr="0024007D" w:rsidRDefault="00661804" w:rsidP="008205F7">
            <w:pPr>
              <w:rPr>
                <w:color w:val="000000"/>
                <w:sz w:val="20"/>
                <w:szCs w:val="20"/>
              </w:rPr>
            </w:pPr>
            <w:r>
              <w:rPr>
                <w:color w:val="000000"/>
                <w:sz w:val="20"/>
                <w:szCs w:val="20"/>
              </w:rPr>
              <w:t>8.</w:t>
            </w:r>
            <w:r w:rsidR="008205F7">
              <w:rPr>
                <w:color w:val="000000"/>
                <w:sz w:val="20"/>
                <w:szCs w:val="20"/>
              </w:rPr>
              <w:t>Cover of bare ground / mud / water / non-vascular plants.</w:t>
            </w:r>
          </w:p>
        </w:tc>
        <w:tc>
          <w:tcPr>
            <w:tcW w:w="7229" w:type="dxa"/>
          </w:tcPr>
          <w:p w:rsidR="0024007D" w:rsidRPr="0024007D" w:rsidRDefault="00661804" w:rsidP="00661804">
            <w:pPr>
              <w:rPr>
                <w:color w:val="000000"/>
                <w:sz w:val="20"/>
                <w:szCs w:val="20"/>
              </w:rPr>
            </w:pPr>
            <w:r>
              <w:rPr>
                <w:color w:val="000000"/>
                <w:sz w:val="20"/>
                <w:szCs w:val="20"/>
              </w:rPr>
              <w:t>Vascular plant cover is sometimes low in SHW, and open ground, water or mud often provides very significant cover.  These un-vegetated areas may be important for animals, notably wading birds.</w:t>
            </w:r>
          </w:p>
        </w:tc>
        <w:tc>
          <w:tcPr>
            <w:tcW w:w="851" w:type="dxa"/>
          </w:tcPr>
          <w:p w:rsidR="008C5E7D" w:rsidRPr="0024007D" w:rsidRDefault="008205F7" w:rsidP="006661D1">
            <w:pPr>
              <w:rPr>
                <w:color w:val="000000"/>
                <w:sz w:val="20"/>
                <w:szCs w:val="20"/>
              </w:rPr>
            </w:pPr>
            <w:r>
              <w:rPr>
                <w:color w:val="000000"/>
                <w:sz w:val="20"/>
                <w:szCs w:val="20"/>
              </w:rPr>
              <w:t>-</w:t>
            </w:r>
          </w:p>
        </w:tc>
      </w:tr>
      <w:tr w:rsidR="008C5E7D" w:rsidRPr="0024007D" w:rsidTr="0024007D">
        <w:trPr>
          <w:trHeight w:val="315"/>
        </w:trPr>
        <w:tc>
          <w:tcPr>
            <w:tcW w:w="1951" w:type="dxa"/>
            <w:noWrap/>
            <w:hideMark/>
          </w:tcPr>
          <w:p w:rsidR="008C5E7D" w:rsidRDefault="00661804" w:rsidP="008205F7">
            <w:pPr>
              <w:rPr>
                <w:color w:val="000000"/>
                <w:sz w:val="20"/>
                <w:szCs w:val="20"/>
              </w:rPr>
            </w:pPr>
            <w:r>
              <w:rPr>
                <w:color w:val="000000"/>
                <w:sz w:val="20"/>
                <w:szCs w:val="20"/>
              </w:rPr>
              <w:t>9.</w:t>
            </w:r>
            <w:r w:rsidR="008205F7">
              <w:rPr>
                <w:color w:val="000000"/>
                <w:sz w:val="20"/>
                <w:szCs w:val="20"/>
              </w:rPr>
              <w:t xml:space="preserve">Integrity of the </w:t>
            </w:r>
            <w:r w:rsidR="008C5E7D" w:rsidRPr="0024007D">
              <w:rPr>
                <w:color w:val="000000"/>
                <w:sz w:val="20"/>
                <w:szCs w:val="20"/>
              </w:rPr>
              <w:t>substrate</w:t>
            </w:r>
          </w:p>
          <w:p w:rsidR="008205F7" w:rsidRPr="0024007D" w:rsidRDefault="000B18C5" w:rsidP="008205F7">
            <w:pPr>
              <w:rPr>
                <w:color w:val="000000"/>
                <w:sz w:val="20"/>
                <w:szCs w:val="20"/>
              </w:rPr>
            </w:pPr>
            <w:r>
              <w:rPr>
                <w:color w:val="000000"/>
                <w:sz w:val="20"/>
                <w:szCs w:val="20"/>
              </w:rPr>
              <w:t>(Binary: Previously c</w:t>
            </w:r>
            <w:r w:rsidR="008205F7">
              <w:rPr>
                <w:color w:val="000000"/>
                <w:sz w:val="20"/>
                <w:szCs w:val="20"/>
              </w:rPr>
              <w:t>ropped or intact)</w:t>
            </w:r>
          </w:p>
        </w:tc>
        <w:tc>
          <w:tcPr>
            <w:tcW w:w="7229" w:type="dxa"/>
          </w:tcPr>
          <w:p w:rsidR="0024007D" w:rsidRPr="0024007D" w:rsidRDefault="000B18C5" w:rsidP="000B18C5">
            <w:pPr>
              <w:rPr>
                <w:color w:val="000000"/>
                <w:sz w:val="20"/>
                <w:szCs w:val="20"/>
              </w:rPr>
            </w:pPr>
            <w:r>
              <w:rPr>
                <w:color w:val="000000"/>
                <w:sz w:val="20"/>
                <w:szCs w:val="20"/>
              </w:rPr>
              <w:t>Sites which have been cropped have an increased likelihood that the underground organs of many plant species have been physically disturbed or removed.  It is known that many species are not tolerant of cropping, such that cropping reduces species richness (TSSC 2012).</w:t>
            </w:r>
          </w:p>
        </w:tc>
        <w:tc>
          <w:tcPr>
            <w:tcW w:w="851" w:type="dxa"/>
          </w:tcPr>
          <w:p w:rsidR="008C5E7D" w:rsidRPr="0024007D" w:rsidRDefault="008205F7" w:rsidP="006661D1">
            <w:pPr>
              <w:rPr>
                <w:color w:val="000000"/>
                <w:sz w:val="20"/>
                <w:szCs w:val="20"/>
              </w:rPr>
            </w:pPr>
            <w:r>
              <w:rPr>
                <w:color w:val="000000"/>
                <w:sz w:val="20"/>
                <w:szCs w:val="20"/>
              </w:rPr>
              <w:t>-</w:t>
            </w:r>
          </w:p>
        </w:tc>
      </w:tr>
      <w:tr w:rsidR="008C5E7D" w:rsidRPr="0024007D" w:rsidTr="0024007D">
        <w:trPr>
          <w:trHeight w:val="315"/>
        </w:trPr>
        <w:tc>
          <w:tcPr>
            <w:tcW w:w="1951" w:type="dxa"/>
            <w:noWrap/>
            <w:hideMark/>
          </w:tcPr>
          <w:p w:rsidR="008C5E7D" w:rsidRPr="0024007D" w:rsidRDefault="00661804" w:rsidP="008205F7">
            <w:pPr>
              <w:rPr>
                <w:color w:val="000000"/>
                <w:sz w:val="20"/>
                <w:szCs w:val="20"/>
              </w:rPr>
            </w:pPr>
            <w:r>
              <w:rPr>
                <w:color w:val="000000"/>
                <w:sz w:val="20"/>
                <w:szCs w:val="20"/>
              </w:rPr>
              <w:t>10.</w:t>
            </w:r>
            <w:r w:rsidR="008C5E7D" w:rsidRPr="0024007D">
              <w:rPr>
                <w:color w:val="000000"/>
                <w:sz w:val="20"/>
                <w:szCs w:val="20"/>
              </w:rPr>
              <w:t>Cover of perennial exotic</w:t>
            </w:r>
            <w:r w:rsidR="008205F7">
              <w:rPr>
                <w:color w:val="000000"/>
                <w:sz w:val="20"/>
                <w:szCs w:val="20"/>
              </w:rPr>
              <w:t xml:space="preserve"> plants</w:t>
            </w:r>
          </w:p>
        </w:tc>
        <w:tc>
          <w:tcPr>
            <w:tcW w:w="7229" w:type="dxa"/>
          </w:tcPr>
          <w:p w:rsidR="0024007D" w:rsidRPr="0024007D" w:rsidRDefault="000B18C5" w:rsidP="000B18C5">
            <w:pPr>
              <w:rPr>
                <w:color w:val="000000"/>
                <w:sz w:val="20"/>
                <w:szCs w:val="20"/>
              </w:rPr>
            </w:pPr>
            <w:r>
              <w:rPr>
                <w:color w:val="000000"/>
                <w:sz w:val="20"/>
                <w:szCs w:val="20"/>
              </w:rPr>
              <w:t>Exotic</w:t>
            </w:r>
            <w:r w:rsidR="00661804" w:rsidRPr="0024007D">
              <w:rPr>
                <w:color w:val="000000"/>
                <w:sz w:val="20"/>
                <w:szCs w:val="20"/>
              </w:rPr>
              <w:t xml:space="preserve"> species compete with native plant species,  and some </w:t>
            </w:r>
            <w:r>
              <w:rPr>
                <w:color w:val="000000"/>
                <w:sz w:val="20"/>
                <w:szCs w:val="20"/>
              </w:rPr>
              <w:t xml:space="preserve">perennial species </w:t>
            </w:r>
            <w:r w:rsidR="00661804" w:rsidRPr="0024007D">
              <w:rPr>
                <w:color w:val="000000"/>
                <w:sz w:val="20"/>
                <w:szCs w:val="20"/>
              </w:rPr>
              <w:t>may largely ex</w:t>
            </w:r>
            <w:r>
              <w:rPr>
                <w:color w:val="000000"/>
                <w:sz w:val="20"/>
                <w:szCs w:val="20"/>
              </w:rPr>
              <w:t>clude the dominant native species from a site.</w:t>
            </w:r>
          </w:p>
        </w:tc>
        <w:tc>
          <w:tcPr>
            <w:tcW w:w="851" w:type="dxa"/>
          </w:tcPr>
          <w:p w:rsidR="008C5E7D" w:rsidRPr="0024007D" w:rsidRDefault="008205F7" w:rsidP="006661D1">
            <w:pPr>
              <w:rPr>
                <w:color w:val="000000"/>
                <w:sz w:val="20"/>
                <w:szCs w:val="20"/>
              </w:rPr>
            </w:pPr>
            <w:r>
              <w:rPr>
                <w:color w:val="000000"/>
                <w:sz w:val="20"/>
                <w:szCs w:val="20"/>
              </w:rPr>
              <w:t>3, 4</w:t>
            </w:r>
          </w:p>
        </w:tc>
      </w:tr>
      <w:tr w:rsidR="008C5E7D" w:rsidRPr="0024007D" w:rsidTr="0024007D">
        <w:trPr>
          <w:trHeight w:val="315"/>
        </w:trPr>
        <w:tc>
          <w:tcPr>
            <w:tcW w:w="1951" w:type="dxa"/>
            <w:noWrap/>
            <w:hideMark/>
          </w:tcPr>
          <w:p w:rsidR="008C5E7D" w:rsidRPr="0024007D" w:rsidRDefault="00661804" w:rsidP="006661D1">
            <w:pPr>
              <w:rPr>
                <w:color w:val="000000"/>
                <w:sz w:val="20"/>
                <w:szCs w:val="20"/>
              </w:rPr>
            </w:pPr>
            <w:r>
              <w:rPr>
                <w:color w:val="000000"/>
                <w:sz w:val="20"/>
                <w:szCs w:val="20"/>
              </w:rPr>
              <w:t>11.</w:t>
            </w:r>
            <w:r w:rsidR="008205F7">
              <w:rPr>
                <w:color w:val="000000"/>
                <w:sz w:val="20"/>
                <w:szCs w:val="20"/>
              </w:rPr>
              <w:t>Cover of annual exotic plants</w:t>
            </w:r>
          </w:p>
        </w:tc>
        <w:tc>
          <w:tcPr>
            <w:tcW w:w="7229" w:type="dxa"/>
          </w:tcPr>
          <w:p w:rsidR="0024007D" w:rsidRPr="0024007D" w:rsidRDefault="000B18C5" w:rsidP="003958A8">
            <w:pPr>
              <w:rPr>
                <w:color w:val="000000"/>
                <w:sz w:val="20"/>
                <w:szCs w:val="20"/>
              </w:rPr>
            </w:pPr>
            <w:r>
              <w:rPr>
                <w:color w:val="000000"/>
                <w:sz w:val="20"/>
                <w:szCs w:val="20"/>
              </w:rPr>
              <w:t>Exotic</w:t>
            </w:r>
            <w:r w:rsidRPr="0024007D">
              <w:rPr>
                <w:color w:val="000000"/>
                <w:sz w:val="20"/>
                <w:szCs w:val="20"/>
              </w:rPr>
              <w:t xml:space="preserve"> species com</w:t>
            </w:r>
            <w:r>
              <w:rPr>
                <w:color w:val="000000"/>
                <w:sz w:val="20"/>
                <w:szCs w:val="20"/>
              </w:rPr>
              <w:t xml:space="preserve">pete with native plant species.  Annual species are expected to largely compete with native annuals that occupy the same niche.  The growth of annual species is generally related to </w:t>
            </w:r>
            <w:r w:rsidR="003958A8">
              <w:rPr>
                <w:color w:val="000000"/>
                <w:sz w:val="20"/>
                <w:szCs w:val="20"/>
              </w:rPr>
              <w:t>the nutrient status of a site (This is well known in grasslands and woodlands</w:t>
            </w:r>
            <w:r w:rsidR="003958A8" w:rsidRPr="0024007D">
              <w:rPr>
                <w:color w:val="000000"/>
                <w:sz w:val="20"/>
                <w:szCs w:val="20"/>
              </w:rPr>
              <w:t xml:space="preserve"> </w:t>
            </w:r>
            <w:r w:rsidR="003958A8">
              <w:rPr>
                <w:color w:val="000000"/>
                <w:sz w:val="20"/>
                <w:szCs w:val="20"/>
              </w:rPr>
              <w:t>(Prober and Lunt, 2009</w:t>
            </w:r>
            <w:r w:rsidR="003958A8" w:rsidRPr="0024007D">
              <w:rPr>
                <w:color w:val="000000"/>
                <w:sz w:val="20"/>
                <w:szCs w:val="20"/>
              </w:rPr>
              <w:t xml:space="preserve">; </w:t>
            </w:r>
            <w:proofErr w:type="spellStart"/>
            <w:r w:rsidR="003958A8" w:rsidRPr="0024007D">
              <w:rPr>
                <w:color w:val="000000"/>
                <w:sz w:val="20"/>
                <w:szCs w:val="20"/>
              </w:rPr>
              <w:t>Dorrough</w:t>
            </w:r>
            <w:proofErr w:type="spellEnd"/>
            <w:r w:rsidR="003958A8" w:rsidRPr="0024007D">
              <w:rPr>
                <w:color w:val="000000"/>
                <w:sz w:val="20"/>
                <w:szCs w:val="20"/>
              </w:rPr>
              <w:t xml:space="preserve"> </w:t>
            </w:r>
            <w:r w:rsidR="003958A8">
              <w:rPr>
                <w:color w:val="000000"/>
                <w:sz w:val="20"/>
                <w:szCs w:val="20"/>
              </w:rPr>
              <w:t xml:space="preserve">and </w:t>
            </w:r>
            <w:proofErr w:type="spellStart"/>
            <w:r w:rsidR="003958A8">
              <w:rPr>
                <w:color w:val="000000"/>
                <w:sz w:val="20"/>
                <w:szCs w:val="20"/>
              </w:rPr>
              <w:t>Scroggie</w:t>
            </w:r>
            <w:proofErr w:type="spellEnd"/>
            <w:r w:rsidR="003958A8">
              <w:rPr>
                <w:color w:val="000000"/>
                <w:sz w:val="20"/>
                <w:szCs w:val="20"/>
              </w:rPr>
              <w:t xml:space="preserve"> 2008), but not directly demonstrated in SHW).</w:t>
            </w:r>
          </w:p>
        </w:tc>
        <w:tc>
          <w:tcPr>
            <w:tcW w:w="851" w:type="dxa"/>
          </w:tcPr>
          <w:p w:rsidR="008C5E7D" w:rsidRPr="0024007D" w:rsidRDefault="008205F7" w:rsidP="006661D1">
            <w:pPr>
              <w:rPr>
                <w:color w:val="000000"/>
                <w:sz w:val="20"/>
                <w:szCs w:val="20"/>
              </w:rPr>
            </w:pPr>
            <w:r>
              <w:rPr>
                <w:color w:val="000000"/>
                <w:sz w:val="20"/>
                <w:szCs w:val="20"/>
              </w:rPr>
              <w:t>-</w:t>
            </w:r>
          </w:p>
        </w:tc>
      </w:tr>
    </w:tbl>
    <w:p w:rsidR="008205F7" w:rsidRDefault="008205F7">
      <w:pPr>
        <w:rPr>
          <w:rFonts w:cs="Arial"/>
          <w:b/>
          <w:color w:val="228591"/>
          <w:sz w:val="28"/>
        </w:rPr>
      </w:pPr>
      <w:bookmarkStart w:id="10" w:name="_Toc443044144"/>
      <w:r>
        <w:br w:type="page"/>
      </w:r>
    </w:p>
    <w:p w:rsidR="008C5E7D" w:rsidRPr="0024007D" w:rsidRDefault="008C5E7D" w:rsidP="0024007D">
      <w:pPr>
        <w:pStyle w:val="HB"/>
      </w:pPr>
      <w:r w:rsidRPr="0024007D">
        <w:lastRenderedPageBreak/>
        <w:t>Selection of participants</w:t>
      </w:r>
      <w:bookmarkEnd w:id="10"/>
    </w:p>
    <w:p w:rsidR="008C5E7D" w:rsidRPr="0024007D" w:rsidRDefault="008C5E7D" w:rsidP="0024007D">
      <w:pPr>
        <w:spacing w:afterLines="113" w:after="271" w:line="240" w:lineRule="atLeast"/>
        <w:rPr>
          <w:rFonts w:cs="Arial"/>
          <w:szCs w:val="22"/>
        </w:rPr>
      </w:pPr>
      <w:r w:rsidRPr="0024007D">
        <w:rPr>
          <w:rFonts w:cs="Arial"/>
          <w:szCs w:val="22"/>
        </w:rPr>
        <w:t>Experts were selected with the intention of gathering opinions from a range of local stakeholders (we use the term ‘expert’ to describe any stakeholder with sufficient ecological knowledge to enable them to make evaluations based on simple vegetation data, regardless of their backgroun</w:t>
      </w:r>
      <w:r w:rsidR="008205F7">
        <w:rPr>
          <w:rFonts w:cs="Arial"/>
          <w:szCs w:val="22"/>
        </w:rPr>
        <w:t>d or training). A diverse group was selected</w:t>
      </w:r>
      <w:r w:rsidRPr="0024007D">
        <w:rPr>
          <w:rFonts w:cs="Arial"/>
          <w:szCs w:val="22"/>
        </w:rPr>
        <w:t xml:space="preserve"> (e.g. Academics, land managers, consultant ecologists, amateur naturalists, indigenous managers), excluding only those stakeholder groups that we assumed to lack the requisite knowledge about species to form useful judgements (i.e. the general public). </w:t>
      </w:r>
    </w:p>
    <w:p w:rsidR="008C5E7D" w:rsidRPr="0024007D" w:rsidRDefault="008C5E7D" w:rsidP="0024007D">
      <w:pPr>
        <w:spacing w:afterLines="113" w:after="271" w:line="240" w:lineRule="atLeast"/>
        <w:rPr>
          <w:rFonts w:cs="Arial"/>
          <w:szCs w:val="22"/>
        </w:rPr>
      </w:pPr>
      <w:r w:rsidRPr="0024007D">
        <w:rPr>
          <w:rFonts w:cs="Arial"/>
          <w:szCs w:val="22"/>
        </w:rPr>
        <w:t xml:space="preserve">Each expert was asked to self-assess their knowledge in a suite of topic areas related to </w:t>
      </w:r>
      <w:r w:rsidR="000B18C5">
        <w:rPr>
          <w:rFonts w:cs="Arial"/>
          <w:szCs w:val="22"/>
        </w:rPr>
        <w:t xml:space="preserve">SHW </w:t>
      </w:r>
      <w:r w:rsidRPr="0024007D">
        <w:rPr>
          <w:rFonts w:cs="Arial"/>
          <w:szCs w:val="22"/>
        </w:rPr>
        <w:t>conservation (0 = no more knowledge than the average person, 1 = somewhat knowledgeable, 2 = expert).  These topic areas were then used to assign each expert to one of three main</w:t>
      </w:r>
      <w:r w:rsidR="00F77EE9">
        <w:rPr>
          <w:rFonts w:cs="Arial"/>
          <w:szCs w:val="22"/>
        </w:rPr>
        <w:t xml:space="preserve"> fields</w:t>
      </w:r>
      <w:r w:rsidRPr="0024007D">
        <w:rPr>
          <w:rFonts w:cs="Arial"/>
          <w:szCs w:val="22"/>
        </w:rPr>
        <w:t>: plant ecology, animal ecolog</w:t>
      </w:r>
      <w:r w:rsidR="0024007D">
        <w:rPr>
          <w:rFonts w:cs="Arial"/>
          <w:szCs w:val="22"/>
        </w:rPr>
        <w:t>y, and land management. Figure 3</w:t>
      </w:r>
      <w:r w:rsidRPr="0024007D">
        <w:rPr>
          <w:rFonts w:cs="Arial"/>
          <w:szCs w:val="22"/>
        </w:rPr>
        <w:t xml:space="preserve"> represents the collective topic knowledge and the affiliations of the experts. This analysis is important, because it defines the coverage of the subjective opinion we modelled.</w:t>
      </w:r>
    </w:p>
    <w:p w:rsidR="0024007D" w:rsidRDefault="00661804" w:rsidP="0024007D">
      <w:pPr>
        <w:spacing w:after="565" w:line="240" w:lineRule="atLeast"/>
        <w:rPr>
          <w:rFonts w:cs="Arial"/>
          <w:szCs w:val="22"/>
        </w:rPr>
      </w:pPr>
      <w:r>
        <w:rPr>
          <w:rFonts w:cs="Arial"/>
          <w:szCs w:val="22"/>
        </w:rPr>
        <w:t xml:space="preserve">Seventeen </w:t>
      </w:r>
      <w:r w:rsidR="008C5E7D" w:rsidRPr="0024007D">
        <w:rPr>
          <w:rFonts w:cs="Arial"/>
          <w:szCs w:val="22"/>
        </w:rPr>
        <w:t>people</w:t>
      </w:r>
      <w:r>
        <w:rPr>
          <w:rFonts w:cs="Arial"/>
          <w:szCs w:val="22"/>
        </w:rPr>
        <w:t xml:space="preserve"> were interviewed</w:t>
      </w:r>
      <w:r w:rsidR="008C5E7D" w:rsidRPr="0024007D">
        <w:rPr>
          <w:rFonts w:cs="Arial"/>
          <w:szCs w:val="22"/>
        </w:rPr>
        <w:t xml:space="preserve">. </w:t>
      </w:r>
      <w:r>
        <w:rPr>
          <w:rFonts w:cs="Arial"/>
          <w:szCs w:val="22"/>
        </w:rPr>
        <w:t xml:space="preserve"> </w:t>
      </w:r>
      <w:r w:rsidR="00757EF9">
        <w:rPr>
          <w:rFonts w:cs="Arial"/>
          <w:szCs w:val="22"/>
        </w:rPr>
        <w:t>This is a smaller set than for NTG (65) and GEW (46); largely due to the smaller pool of people who study, manage, appreciate and survey ephemeral wetlands compared to woodlands and grasslands.</w:t>
      </w:r>
    </w:p>
    <w:p w:rsidR="00F77EE9" w:rsidRDefault="00F77EE9" w:rsidP="0024007D">
      <w:pPr>
        <w:spacing w:after="565" w:line="240" w:lineRule="atLeast"/>
        <w:rPr>
          <w:rFonts w:cs="Arial"/>
          <w:szCs w:val="22"/>
        </w:rPr>
      </w:pPr>
      <w:r>
        <w:rPr>
          <w:rFonts w:cs="Arial"/>
          <w:szCs w:val="22"/>
        </w:rPr>
        <w:t>For NTG and GEW, an outlier detection process was performed, and some experts were rejected (the process and the justification was discussed in Sinclair et al. 2015).  This process was not performed for SHW, given both the extreme variability of the ecosystem (potentially making outlying evaluations more difficult to identify as unwanted), and the smaller over-all opinion set.</w:t>
      </w:r>
    </w:p>
    <w:p w:rsidR="0024007D" w:rsidRPr="005850A3" w:rsidRDefault="008C5E7D" w:rsidP="005850A3">
      <w:pPr>
        <w:pStyle w:val="HB"/>
      </w:pPr>
      <w:bookmarkStart w:id="11" w:name="_Toc443044145"/>
      <w:r w:rsidRPr="005850A3">
        <w:t>Expert data elicitation</w:t>
      </w:r>
      <w:bookmarkEnd w:id="11"/>
    </w:p>
    <w:p w:rsidR="00D37F2D" w:rsidRDefault="008C5E7D" w:rsidP="0024007D">
      <w:pPr>
        <w:spacing w:afterLines="113" w:after="271" w:line="240" w:lineRule="atLeast"/>
        <w:rPr>
          <w:rFonts w:cs="Arial"/>
          <w:szCs w:val="22"/>
        </w:rPr>
      </w:pPr>
      <w:r>
        <w:t xml:space="preserve">Each of the </w:t>
      </w:r>
      <w:r w:rsidR="00BE1A78">
        <w:t>experts was given a subset of 18</w:t>
      </w:r>
      <w:r w:rsidRPr="00F1537E">
        <w:t xml:space="preserve"> site cards</w:t>
      </w:r>
      <w:r w:rsidR="00F77EE9">
        <w:t xml:space="preserve"> (see ‘Test and training data’, below)</w:t>
      </w:r>
      <w:r w:rsidR="00D37F2D">
        <w:t>, all representing SHW in the ‘drawing down’</w:t>
      </w:r>
      <w:r>
        <w:t xml:space="preserve"> </w:t>
      </w:r>
      <w:r w:rsidR="00D37F2D">
        <w:t>phase</w:t>
      </w:r>
      <w:r w:rsidRPr="00F1537E">
        <w:t>. The experts were asked to first rank the sites in order of quality, with tied ranks permitted</w:t>
      </w:r>
      <w:r w:rsidR="00D37F2D">
        <w:t xml:space="preserve"> (Figure 2)</w:t>
      </w:r>
      <w:r w:rsidRPr="00F1537E">
        <w:t xml:space="preserve">. They were then asked to write a number on each card reflecting the quality of the sites (again, with ties permitted), using five point increments from 0 to 100 (effectively a 20 point ordinal scale, but a 0–100 scale was considered easier for people used to dealing with percentages). It was explained that scores need not be evenly distributed across the range of possible </w:t>
      </w:r>
      <w:r w:rsidR="00D37F2D">
        <w:rPr>
          <w:rFonts w:cs="Arial"/>
          <w:szCs w:val="22"/>
        </w:rPr>
        <w:t>scores.</w:t>
      </w:r>
    </w:p>
    <w:p w:rsidR="00D37F2D" w:rsidRDefault="00D37F2D" w:rsidP="0024007D">
      <w:pPr>
        <w:spacing w:afterLines="113" w:after="271" w:line="240" w:lineRule="atLeast"/>
        <w:rPr>
          <w:rFonts w:cs="Arial"/>
          <w:szCs w:val="22"/>
        </w:rPr>
      </w:pPr>
      <w:r>
        <w:rPr>
          <w:rFonts w:cs="Arial"/>
          <w:szCs w:val="22"/>
        </w:rPr>
        <w:t xml:space="preserve">Next, each expert was given a different subset of 18 site cards, all representing SHW in the ‘dry’ phase, and experts were asked to repeat the task described above for the ‘dry’ set.  It was </w:t>
      </w:r>
      <w:r w:rsidR="004F51B4">
        <w:rPr>
          <w:rFonts w:cs="Arial"/>
          <w:szCs w:val="22"/>
        </w:rPr>
        <w:t xml:space="preserve">considered </w:t>
      </w:r>
      <w:r>
        <w:rPr>
          <w:rFonts w:cs="Arial"/>
          <w:szCs w:val="22"/>
        </w:rPr>
        <w:t>important to rank and score the different</w:t>
      </w:r>
      <w:r w:rsidR="004F51B4">
        <w:rPr>
          <w:rFonts w:cs="Arial"/>
          <w:szCs w:val="22"/>
        </w:rPr>
        <w:t xml:space="preserve"> hydrological phases separately.</w:t>
      </w:r>
    </w:p>
    <w:p w:rsidR="008C5E7D" w:rsidRPr="0024007D" w:rsidRDefault="00D37F2D" w:rsidP="0024007D">
      <w:pPr>
        <w:spacing w:afterLines="113" w:after="271" w:line="240" w:lineRule="atLeast"/>
        <w:rPr>
          <w:rFonts w:cs="Arial"/>
          <w:szCs w:val="22"/>
        </w:rPr>
      </w:pPr>
      <w:r>
        <w:rPr>
          <w:rFonts w:cs="Arial"/>
          <w:szCs w:val="22"/>
        </w:rPr>
        <w:t xml:space="preserve">Over-all, each of the seven experts evaluated 36 cards.  This was many more than the number evaluated previously for NTG (only </w:t>
      </w:r>
      <w:r w:rsidR="00BE1A78">
        <w:rPr>
          <w:rFonts w:cs="Arial"/>
          <w:szCs w:val="22"/>
        </w:rPr>
        <w:t xml:space="preserve">15 cards </w:t>
      </w:r>
      <w:r>
        <w:rPr>
          <w:rFonts w:cs="Arial"/>
          <w:szCs w:val="22"/>
        </w:rPr>
        <w:t>per expert)</w:t>
      </w:r>
      <w:r w:rsidR="00BE1A78">
        <w:rPr>
          <w:rFonts w:cs="Arial"/>
          <w:szCs w:val="22"/>
        </w:rPr>
        <w:t>.  The number was increased for SHW due to the lower number of experts</w:t>
      </w:r>
      <w:r>
        <w:rPr>
          <w:rFonts w:cs="Arial"/>
          <w:szCs w:val="22"/>
        </w:rPr>
        <w:t>, and due to the need to separately score the different hydrological phases</w:t>
      </w:r>
      <w:r w:rsidR="00BE1A78">
        <w:rPr>
          <w:rFonts w:cs="Arial"/>
          <w:szCs w:val="22"/>
        </w:rPr>
        <w:t>.</w:t>
      </w:r>
    </w:p>
    <w:p w:rsidR="008C5E7D" w:rsidRPr="0024007D" w:rsidRDefault="008C5E7D" w:rsidP="0024007D">
      <w:pPr>
        <w:spacing w:afterLines="113" w:after="271" w:line="240" w:lineRule="atLeast"/>
        <w:rPr>
          <w:rFonts w:cs="Arial"/>
          <w:szCs w:val="22"/>
        </w:rPr>
      </w:pPr>
      <w:r w:rsidRPr="0024007D">
        <w:rPr>
          <w:rFonts w:cs="Arial"/>
          <w:szCs w:val="22"/>
        </w:rPr>
        <w:t>Experts were briefed on how to conceive ‘quality’ (see Appendix 1 for the briefing notes). The respondents were told to disregard actual management costs, the likely future for the site, external threats, or any size or spatial context. They were also informed that conservation management was the only land use option for the site. No other guidance was provided about how quality was to be perceived. Clarifying questions were allowed throughout, but no communication was permitted between experts.</w:t>
      </w:r>
    </w:p>
    <w:p w:rsidR="005850A3" w:rsidRDefault="00661804" w:rsidP="0024007D">
      <w:pPr>
        <w:spacing w:afterLines="113" w:after="271" w:line="240" w:lineRule="atLeast"/>
        <w:rPr>
          <w:rFonts w:cs="Arial"/>
          <w:szCs w:val="22"/>
        </w:rPr>
      </w:pPr>
      <w:r>
        <w:rPr>
          <w:rFonts w:cs="Arial"/>
          <w:szCs w:val="22"/>
        </w:rPr>
        <w:t>E</w:t>
      </w:r>
      <w:r w:rsidR="008C5E7D" w:rsidRPr="0024007D">
        <w:rPr>
          <w:rFonts w:cs="Arial"/>
          <w:szCs w:val="22"/>
        </w:rPr>
        <w:t xml:space="preserve">very expert </w:t>
      </w:r>
      <w:r>
        <w:rPr>
          <w:rFonts w:cs="Arial"/>
          <w:szCs w:val="22"/>
        </w:rPr>
        <w:t xml:space="preserve">was compelled </w:t>
      </w:r>
      <w:r w:rsidR="008C5E7D" w:rsidRPr="0024007D">
        <w:rPr>
          <w:rFonts w:cs="Arial"/>
          <w:szCs w:val="22"/>
        </w:rPr>
        <w:t xml:space="preserve">to use a comparable scale by seeding each set of cards with </w:t>
      </w:r>
      <w:r w:rsidR="000B41C0">
        <w:rPr>
          <w:rFonts w:cs="Arial"/>
          <w:szCs w:val="22"/>
        </w:rPr>
        <w:t>three</w:t>
      </w:r>
      <w:r w:rsidR="00BE1A78">
        <w:rPr>
          <w:rFonts w:cs="Arial"/>
          <w:szCs w:val="22"/>
        </w:rPr>
        <w:t xml:space="preserve"> </w:t>
      </w:r>
      <w:r w:rsidR="008C5E7D" w:rsidRPr="0024007D">
        <w:rPr>
          <w:rFonts w:cs="Arial"/>
          <w:szCs w:val="22"/>
        </w:rPr>
        <w:t xml:space="preserve">pre-judged ‘high’ and </w:t>
      </w:r>
      <w:r w:rsidR="00BE1A78">
        <w:rPr>
          <w:rFonts w:cs="Arial"/>
          <w:szCs w:val="22"/>
        </w:rPr>
        <w:t xml:space="preserve">two </w:t>
      </w:r>
      <w:r w:rsidR="008C5E7D" w:rsidRPr="0024007D">
        <w:rPr>
          <w:rFonts w:cs="Arial"/>
          <w:szCs w:val="22"/>
        </w:rPr>
        <w:t xml:space="preserve">‘low’ calibration sites. </w:t>
      </w:r>
      <w:r w:rsidR="000B41C0" w:rsidRPr="0024007D">
        <w:rPr>
          <w:rFonts w:cs="Arial"/>
          <w:szCs w:val="22"/>
        </w:rPr>
        <w:t>These were identified in a small pilot study of five</w:t>
      </w:r>
      <w:r w:rsidR="000B41C0">
        <w:rPr>
          <w:rFonts w:cs="Arial"/>
          <w:szCs w:val="22"/>
        </w:rPr>
        <w:t xml:space="preserve"> experts.  </w:t>
      </w:r>
      <w:r w:rsidR="004F51B4">
        <w:rPr>
          <w:rFonts w:cs="Arial"/>
          <w:szCs w:val="22"/>
        </w:rPr>
        <w:t>Each set of 18 cards included these five</w:t>
      </w:r>
      <w:r w:rsidR="008C5E7D" w:rsidRPr="0024007D">
        <w:rPr>
          <w:rFonts w:cs="Arial"/>
          <w:szCs w:val="22"/>
        </w:rPr>
        <w:t xml:space="preserve"> calibration sites, and they were evaluated by every expert (</w:t>
      </w:r>
      <w:r w:rsidR="00BE1A78">
        <w:rPr>
          <w:rFonts w:cs="Arial"/>
          <w:szCs w:val="22"/>
        </w:rPr>
        <w:t>see Figure 2b). The remaining 13 sites in a set of 18</w:t>
      </w:r>
      <w:r w:rsidR="008C5E7D" w:rsidRPr="0024007D">
        <w:rPr>
          <w:rFonts w:cs="Arial"/>
          <w:szCs w:val="22"/>
        </w:rPr>
        <w:t xml:space="preserve"> were randomly allocated to each expert from the remaining pool of 121 </w:t>
      </w:r>
      <w:r w:rsidR="008C5E7D" w:rsidRPr="0024007D">
        <w:rPr>
          <w:rFonts w:cs="Arial"/>
          <w:szCs w:val="22"/>
        </w:rPr>
        <w:lastRenderedPageBreak/>
        <w:t>sites, with limited replacement to ensure that each sit</w:t>
      </w:r>
      <w:r w:rsidR="004F51B4">
        <w:rPr>
          <w:rFonts w:cs="Arial"/>
          <w:szCs w:val="22"/>
        </w:rPr>
        <w:t>e was evaluated by at least two</w:t>
      </w:r>
      <w:r w:rsidR="008C5E7D" w:rsidRPr="0024007D">
        <w:rPr>
          <w:rFonts w:cs="Arial"/>
          <w:szCs w:val="22"/>
        </w:rPr>
        <w:t xml:space="preserve"> experts. The experts were unaware that their set of ca</w:t>
      </w:r>
      <w:r w:rsidR="00F77EE9">
        <w:rPr>
          <w:rFonts w:cs="Arial"/>
          <w:szCs w:val="22"/>
        </w:rPr>
        <w:t>rds included calibration sites.</w:t>
      </w:r>
    </w:p>
    <w:p w:rsidR="008C5E7D" w:rsidRDefault="008C5E7D" w:rsidP="0024007D">
      <w:pPr>
        <w:spacing w:afterLines="113" w:after="271" w:line="240" w:lineRule="atLeast"/>
        <w:rPr>
          <w:rFonts w:cs="Arial"/>
          <w:szCs w:val="22"/>
        </w:rPr>
      </w:pPr>
      <w:r w:rsidRPr="0024007D">
        <w:rPr>
          <w:rFonts w:cs="Arial"/>
          <w:szCs w:val="22"/>
        </w:rPr>
        <w:t>Each expert was required to score their own top- and bottom-ranked site 100% and 0%, respectively (not necessarily the calibration sites). Experts who could imagine sites outside the range of their set were given a blank card to create a new site that they were satisfied represented their conception of a true 100 or 0 quality site. The purpose of the approach was to prevent ‘</w:t>
      </w:r>
      <w:proofErr w:type="spellStart"/>
      <w:r w:rsidRPr="0024007D">
        <w:rPr>
          <w:rFonts w:cs="Arial"/>
          <w:szCs w:val="22"/>
        </w:rPr>
        <w:t>mis</w:t>
      </w:r>
      <w:proofErr w:type="spellEnd"/>
      <w:r w:rsidRPr="0024007D">
        <w:rPr>
          <w:rFonts w:cs="Arial"/>
          <w:szCs w:val="22"/>
        </w:rPr>
        <w:t xml:space="preserve">-calibration’, but without forcing experts to agree on the same archetype of ‘best’ or ‘worst’. The approach allows differently-calibrated experts to be identified, enabling their data to be re-scaled to fit the consensus calibration (or potentially discarded). As presented in the Results, re-scaling proved to be unnecessary.  </w:t>
      </w:r>
    </w:p>
    <w:p w:rsidR="0024007D" w:rsidRPr="0024007D" w:rsidRDefault="0024007D" w:rsidP="0024007D">
      <w:pPr>
        <w:spacing w:afterLines="113" w:after="271" w:line="240" w:lineRule="atLeast"/>
        <w:rPr>
          <w:rFonts w:cs="Arial"/>
          <w:szCs w:val="22"/>
        </w:rPr>
      </w:pPr>
    </w:p>
    <w:p w:rsidR="008C5E7D" w:rsidRDefault="008C5E7D" w:rsidP="008C5E7D">
      <w:pPr>
        <w:spacing w:line="360" w:lineRule="auto"/>
        <w:rPr>
          <w:rFonts w:ascii="Cambria" w:hAnsi="Cambria" w:cs="Cambria"/>
          <w:b/>
          <w:bCs/>
          <w:color w:val="4F81BD"/>
          <w:sz w:val="26"/>
          <w:szCs w:val="26"/>
        </w:rPr>
      </w:pPr>
      <w:r>
        <w:rPr>
          <w:rFonts w:ascii="Cambria" w:hAnsi="Cambria" w:cs="Cambria"/>
          <w:b/>
          <w:bCs/>
          <w:noProof/>
          <w:color w:val="4F81BD"/>
          <w:sz w:val="26"/>
          <w:szCs w:val="26"/>
          <w:lang w:eastAsia="en-AU"/>
        </w:rPr>
        <w:drawing>
          <wp:inline distT="0" distB="0" distL="0" distR="0" wp14:anchorId="673CE9B1" wp14:editId="26DE0A3D">
            <wp:extent cx="5324354" cy="2512344"/>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sentation1.jpg"/>
                    <pic:cNvPicPr/>
                  </pic:nvPicPr>
                  <pic:blipFill>
                    <a:blip r:embed="rId24">
                      <a:extLst>
                        <a:ext uri="{28A0092B-C50C-407E-A947-70E740481C1C}">
                          <a14:useLocalDpi xmlns:a14="http://schemas.microsoft.com/office/drawing/2010/main" val="0"/>
                        </a:ext>
                      </a:extLst>
                    </a:blip>
                    <a:stretch>
                      <a:fillRect/>
                    </a:stretch>
                  </pic:blipFill>
                  <pic:spPr>
                    <a:xfrm>
                      <a:off x="0" y="0"/>
                      <a:ext cx="5326252" cy="2513239"/>
                    </a:xfrm>
                    <a:prstGeom prst="rect">
                      <a:avLst/>
                    </a:prstGeom>
                  </pic:spPr>
                </pic:pic>
              </a:graphicData>
            </a:graphic>
          </wp:inline>
        </w:drawing>
      </w:r>
    </w:p>
    <w:p w:rsidR="0024007D" w:rsidRDefault="008C5E7D" w:rsidP="005850A3">
      <w:pPr>
        <w:rPr>
          <w:rFonts w:cs="Arial"/>
          <w:b/>
          <w:color w:val="404040"/>
          <w:sz w:val="20"/>
          <w:szCs w:val="14"/>
        </w:rPr>
      </w:pPr>
      <w:r w:rsidRPr="0024007D">
        <w:rPr>
          <w:rFonts w:cs="Arial"/>
          <w:b/>
          <w:color w:val="404040"/>
          <w:sz w:val="20"/>
          <w:szCs w:val="14"/>
        </w:rPr>
        <w:t>Figure 2. The left panel shows an example of one of the cards representing a synthetic GEW site.  This site was one of the calibration sites, and received an average score of 97.  The right panel shows an expert ranking and scoring the sites by a</w:t>
      </w:r>
      <w:r w:rsidR="005850A3">
        <w:rPr>
          <w:rFonts w:cs="Arial"/>
          <w:b/>
          <w:color w:val="404040"/>
          <w:sz w:val="20"/>
          <w:szCs w:val="14"/>
        </w:rPr>
        <w:t xml:space="preserve">rranging the cards on a table. </w:t>
      </w:r>
    </w:p>
    <w:p w:rsidR="005850A3" w:rsidRPr="005850A3" w:rsidRDefault="005850A3" w:rsidP="005850A3">
      <w:pPr>
        <w:rPr>
          <w:rFonts w:cs="Arial"/>
          <w:b/>
          <w:color w:val="404040"/>
          <w:sz w:val="20"/>
          <w:szCs w:val="14"/>
        </w:rPr>
      </w:pPr>
    </w:p>
    <w:p w:rsidR="008C5E7D" w:rsidRPr="005850A3" w:rsidRDefault="008C5E7D" w:rsidP="005850A3">
      <w:pPr>
        <w:pStyle w:val="HB"/>
      </w:pPr>
      <w:bookmarkStart w:id="12" w:name="_Toc443044146"/>
      <w:r w:rsidRPr="005850A3">
        <w:t>Test and training data</w:t>
      </w:r>
      <w:bookmarkEnd w:id="12"/>
    </w:p>
    <w:p w:rsidR="008C5E7D" w:rsidRPr="0024007D" w:rsidRDefault="008C5E7D" w:rsidP="0024007D">
      <w:pPr>
        <w:spacing w:afterLines="113" w:after="271" w:line="240" w:lineRule="atLeast"/>
        <w:rPr>
          <w:rFonts w:cs="Arial"/>
          <w:szCs w:val="22"/>
        </w:rPr>
      </w:pPr>
      <w:r w:rsidRPr="0024007D">
        <w:rPr>
          <w:rFonts w:cs="Arial"/>
          <w:szCs w:val="22"/>
        </w:rPr>
        <w:t>It is important that the model is tested on sites that were not used for training the model (i.e. test data is assigned by ‘site’ not by ‘evaluation’).  The sites were assigned to either the ‘training</w:t>
      </w:r>
      <w:r w:rsidR="00070934">
        <w:rPr>
          <w:rFonts w:cs="Arial"/>
          <w:szCs w:val="22"/>
        </w:rPr>
        <w:t>’ set used to train the model (2</w:t>
      </w:r>
      <w:r w:rsidRPr="0024007D">
        <w:rPr>
          <w:rFonts w:cs="Arial"/>
          <w:szCs w:val="22"/>
        </w:rPr>
        <w:t>00 sites), or the ‘test’ set for o</w:t>
      </w:r>
      <w:r w:rsidR="00070934">
        <w:rPr>
          <w:rFonts w:cs="Arial"/>
          <w:szCs w:val="22"/>
        </w:rPr>
        <w:t>ut-of sample model validation (</w:t>
      </w:r>
      <w:r w:rsidRPr="0024007D">
        <w:rPr>
          <w:rFonts w:cs="Arial"/>
          <w:szCs w:val="22"/>
        </w:rPr>
        <w:t>5</w:t>
      </w:r>
      <w:r w:rsidR="00070934">
        <w:rPr>
          <w:rFonts w:cs="Arial"/>
          <w:szCs w:val="22"/>
        </w:rPr>
        <w:t>0</w:t>
      </w:r>
      <w:r w:rsidRPr="0024007D">
        <w:rPr>
          <w:rFonts w:cs="Arial"/>
          <w:szCs w:val="22"/>
        </w:rPr>
        <w:t xml:space="preserve"> sites), largely to test whether the models were overfit to the training data. </w:t>
      </w:r>
    </w:p>
    <w:p w:rsidR="004F51B4" w:rsidRPr="004F51B4" w:rsidRDefault="004F51B4" w:rsidP="004F51B4">
      <w:pPr>
        <w:spacing w:afterLines="113" w:after="271" w:line="240" w:lineRule="atLeast"/>
        <w:rPr>
          <w:rFonts w:cs="Arial"/>
          <w:szCs w:val="22"/>
        </w:rPr>
      </w:pPr>
      <w:r w:rsidRPr="0024007D">
        <w:rPr>
          <w:rFonts w:cs="Arial"/>
          <w:szCs w:val="22"/>
        </w:rPr>
        <w:t xml:space="preserve">The test sites will ideally span the full range of variation in the data.  It is also important that test sites have been evaluated a sufficient number of times by different experts so that the model’s predictions can be </w:t>
      </w:r>
      <w:r w:rsidRPr="004F51B4">
        <w:rPr>
          <w:rFonts w:cs="Arial"/>
          <w:szCs w:val="22"/>
        </w:rPr>
        <w:t xml:space="preserve">understood against the spread of expert opinion.  To ensure the test sites were well spread across the dataset, a simple stratification was used to assign the sites.  </w:t>
      </w:r>
      <w:r w:rsidRPr="004F51B4">
        <w:t xml:space="preserve">First, the sites were  arranged along the first principal component, defined from all the site variables, including information about which conditions the site was assessed under (‘dry’ and ‘drawing down’ separately; ‘dry’ only,’ drawing down’ only).  Next, the sites were arranged along the first axis of an MDS.  The sites were then clustered into 50 bins, using both the principal component and the MDS axes.  One site was selected at random from each bin, excluding sites that had only been evaluated by a single expert, and these sites were assigned to the ‘test’ set (to ensure that some spread of opinion was included in the test sites).  This resulted in 22 test sites from the ‘dry phase’ evaluations, and 28 test sites from the ‘drawdown phase’ (in total 50 sites, or 20% of all the </w:t>
      </w:r>
      <w:r w:rsidR="00070934">
        <w:t>sites, and approximately 20% of all the data</w:t>
      </w:r>
      <w:r w:rsidRPr="004F51B4">
        <w:t>).  All analyses for stratification were performed in KNIME.</w:t>
      </w:r>
    </w:p>
    <w:p w:rsidR="008C5E7D" w:rsidRPr="0024007D" w:rsidRDefault="004F51B4" w:rsidP="0024007D">
      <w:pPr>
        <w:spacing w:afterLines="113" w:after="271" w:line="240" w:lineRule="atLeast"/>
        <w:rPr>
          <w:rFonts w:cs="Arial"/>
          <w:szCs w:val="22"/>
        </w:rPr>
      </w:pPr>
      <w:r>
        <w:rPr>
          <w:rFonts w:cs="Arial"/>
          <w:szCs w:val="22"/>
        </w:rPr>
        <w:lastRenderedPageBreak/>
        <w:t>The 5</w:t>
      </w:r>
      <w:r w:rsidR="008C5E7D" w:rsidRPr="0024007D">
        <w:rPr>
          <w:rFonts w:cs="Arial"/>
          <w:szCs w:val="22"/>
        </w:rPr>
        <w:t xml:space="preserve"> sites that were included for scaling purposes in every expert’s set of sites were among the 100 training sites. Given they were evaluated so much more frequently than any other</w:t>
      </w:r>
      <w:r>
        <w:rPr>
          <w:rFonts w:cs="Arial"/>
          <w:szCs w:val="22"/>
        </w:rPr>
        <w:t xml:space="preserve"> site (17</w:t>
      </w:r>
      <w:r w:rsidR="008C5E7D" w:rsidRPr="0024007D">
        <w:rPr>
          <w:rFonts w:cs="Arial"/>
          <w:szCs w:val="22"/>
        </w:rPr>
        <w:t xml:space="preserve"> times e</w:t>
      </w:r>
      <w:r>
        <w:rPr>
          <w:rFonts w:cs="Arial"/>
          <w:szCs w:val="22"/>
        </w:rPr>
        <w:t>ach, once by each expert), a random selection of four</w:t>
      </w:r>
      <w:r w:rsidR="008C5E7D" w:rsidRPr="0024007D">
        <w:rPr>
          <w:rFonts w:cs="Arial"/>
          <w:szCs w:val="22"/>
        </w:rPr>
        <w:t xml:space="preserve"> expert responses for each of those sites was included in the training dataset, and the remainder discarded. </w:t>
      </w:r>
    </w:p>
    <w:p w:rsidR="008C5E7D" w:rsidRPr="0024007D" w:rsidRDefault="008C5E7D" w:rsidP="0024007D">
      <w:pPr>
        <w:spacing w:afterLines="113" w:after="271" w:line="240" w:lineRule="atLeast"/>
        <w:rPr>
          <w:rFonts w:cs="Arial"/>
          <w:szCs w:val="22"/>
        </w:rPr>
      </w:pPr>
      <w:r w:rsidRPr="0024007D">
        <w:rPr>
          <w:rFonts w:cs="Arial"/>
          <w:szCs w:val="22"/>
        </w:rPr>
        <w:t>The fin</w:t>
      </w:r>
      <w:r w:rsidR="004F51B4">
        <w:rPr>
          <w:rFonts w:cs="Arial"/>
          <w:szCs w:val="22"/>
        </w:rPr>
        <w:t xml:space="preserve">al training dataset included </w:t>
      </w:r>
      <w:r w:rsidR="00A53C18">
        <w:rPr>
          <w:rFonts w:cs="Arial"/>
          <w:szCs w:val="22"/>
        </w:rPr>
        <w:t>363 individual evaluations of 191</w:t>
      </w:r>
      <w:r w:rsidRPr="0024007D">
        <w:rPr>
          <w:rFonts w:cs="Arial"/>
          <w:szCs w:val="22"/>
        </w:rPr>
        <w:t xml:space="preserve"> sites (mean evaluations per</w:t>
      </w:r>
      <w:r w:rsidR="00A53C18">
        <w:rPr>
          <w:rFonts w:cs="Arial"/>
          <w:szCs w:val="22"/>
        </w:rPr>
        <w:t xml:space="preserve"> site: 1.9; range 1-4</w:t>
      </w:r>
      <w:r w:rsidRPr="0024007D">
        <w:rPr>
          <w:rFonts w:cs="Arial"/>
          <w:szCs w:val="22"/>
        </w:rPr>
        <w:t xml:space="preserve"> evaluations per</w:t>
      </w:r>
      <w:r w:rsidR="00A53C18">
        <w:rPr>
          <w:rFonts w:cs="Arial"/>
          <w:szCs w:val="22"/>
        </w:rPr>
        <w:t xml:space="preserve"> site).  Evaluations from all 17</w:t>
      </w:r>
      <w:r w:rsidRPr="0024007D">
        <w:rPr>
          <w:rFonts w:cs="Arial"/>
          <w:szCs w:val="22"/>
        </w:rPr>
        <w:t xml:space="preserve"> of the experts were included in the t</w:t>
      </w:r>
      <w:r w:rsidR="00A53C18">
        <w:rPr>
          <w:rFonts w:cs="Arial"/>
          <w:szCs w:val="22"/>
        </w:rPr>
        <w:t>raining dataset, with at least 17</w:t>
      </w:r>
      <w:r w:rsidRPr="0024007D">
        <w:rPr>
          <w:rFonts w:cs="Arial"/>
          <w:szCs w:val="22"/>
        </w:rPr>
        <w:t xml:space="preserve"> evaluations from each expert contributing to training.  Thus, the knowledge of all of the experts contributed to the model.</w:t>
      </w:r>
    </w:p>
    <w:p w:rsidR="008C5E7D" w:rsidRPr="005850A3" w:rsidRDefault="008C5E7D" w:rsidP="005850A3">
      <w:pPr>
        <w:spacing w:afterLines="113" w:after="271" w:line="240" w:lineRule="atLeast"/>
        <w:rPr>
          <w:rFonts w:cs="Arial"/>
          <w:szCs w:val="22"/>
        </w:rPr>
      </w:pPr>
      <w:r w:rsidRPr="0024007D">
        <w:rPr>
          <w:rFonts w:cs="Arial"/>
          <w:szCs w:val="22"/>
        </w:rPr>
        <w:t>The test datase</w:t>
      </w:r>
      <w:r w:rsidR="00A53C18">
        <w:rPr>
          <w:rFonts w:cs="Arial"/>
          <w:szCs w:val="22"/>
        </w:rPr>
        <w:t>t included 119 evaluations of 50</w:t>
      </w:r>
      <w:r w:rsidRPr="0024007D">
        <w:rPr>
          <w:rFonts w:cs="Arial"/>
          <w:szCs w:val="22"/>
        </w:rPr>
        <w:t xml:space="preserve"> sites </w:t>
      </w:r>
      <w:r w:rsidR="00A53C18">
        <w:rPr>
          <w:rFonts w:cs="Arial"/>
          <w:szCs w:val="22"/>
        </w:rPr>
        <w:t>(mean evaluations per site: 2.38; range 2-4</w:t>
      </w:r>
      <w:r w:rsidRPr="0024007D">
        <w:rPr>
          <w:rFonts w:cs="Arial"/>
          <w:szCs w:val="22"/>
        </w:rPr>
        <w:t xml:space="preserve"> evaluations per site).  </w:t>
      </w:r>
      <w:r w:rsidR="00A53C18">
        <w:rPr>
          <w:rFonts w:cs="Arial"/>
          <w:szCs w:val="22"/>
        </w:rPr>
        <w:t xml:space="preserve">All 17 of the experts </w:t>
      </w:r>
      <w:r w:rsidRPr="0024007D">
        <w:rPr>
          <w:rFonts w:cs="Arial"/>
          <w:szCs w:val="22"/>
        </w:rPr>
        <w:t>contributed e</w:t>
      </w:r>
      <w:r w:rsidR="005850A3">
        <w:rPr>
          <w:rFonts w:cs="Arial"/>
          <w:szCs w:val="22"/>
        </w:rPr>
        <w:t>valuations to the test dataset.</w:t>
      </w:r>
    </w:p>
    <w:p w:rsidR="008C5E7D" w:rsidRPr="005850A3" w:rsidRDefault="008C5E7D" w:rsidP="005850A3">
      <w:pPr>
        <w:pStyle w:val="HB"/>
      </w:pPr>
      <w:bookmarkStart w:id="13" w:name="_Toc443044147"/>
      <w:r w:rsidRPr="005850A3">
        <w:t>Modelling</w:t>
      </w:r>
      <w:bookmarkEnd w:id="13"/>
    </w:p>
    <w:p w:rsidR="008C5E7D" w:rsidRPr="0024007D" w:rsidRDefault="008C5E7D" w:rsidP="0024007D">
      <w:pPr>
        <w:spacing w:afterLines="113" w:after="271" w:line="240" w:lineRule="atLeast"/>
        <w:rPr>
          <w:rFonts w:cs="Arial"/>
          <w:szCs w:val="22"/>
        </w:rPr>
      </w:pPr>
      <w:r w:rsidRPr="0024007D">
        <w:rPr>
          <w:rFonts w:cs="Arial"/>
          <w:szCs w:val="22"/>
        </w:rPr>
        <w:t>The goal was to create a model able to predict the quality of previously unseen sites as if it were a trustworthy expert, based on the known input variables.  A modelling approach was required that could deal with multiple variables of different kinds (categorical, ordinal, continuous) that are potentially non-independent, non-linear, and interacting. To this end, regression trees were selected to perform the modelling.  This approach was shown previously to be as effective as the other commonly-used option- Neural Networks (Sinclair et al. 2015).  The analysis was implemented in ‘</w:t>
      </w:r>
      <w:proofErr w:type="spellStart"/>
      <w:r w:rsidRPr="0024007D">
        <w:rPr>
          <w:rFonts w:cs="Arial"/>
          <w:szCs w:val="22"/>
        </w:rPr>
        <w:t>Clus</w:t>
      </w:r>
      <w:proofErr w:type="spellEnd"/>
      <w:r w:rsidRPr="0024007D">
        <w:rPr>
          <w:rFonts w:cs="Arial"/>
          <w:szCs w:val="22"/>
        </w:rPr>
        <w:t>’ (</w:t>
      </w:r>
      <w:proofErr w:type="spellStart"/>
      <w:r w:rsidRPr="0024007D">
        <w:rPr>
          <w:rFonts w:cs="Arial"/>
          <w:szCs w:val="22"/>
        </w:rPr>
        <w:t>Blockeel</w:t>
      </w:r>
      <w:proofErr w:type="spellEnd"/>
      <w:r w:rsidRPr="0024007D">
        <w:rPr>
          <w:rFonts w:cs="Arial"/>
          <w:szCs w:val="22"/>
        </w:rPr>
        <w:t xml:space="preserve"> et al. 1998, 1999). </w:t>
      </w:r>
    </w:p>
    <w:p w:rsidR="008C5E7D" w:rsidRPr="0024007D" w:rsidRDefault="008C5E7D" w:rsidP="0024007D">
      <w:pPr>
        <w:spacing w:afterLines="113" w:after="271" w:line="240" w:lineRule="atLeast"/>
        <w:rPr>
          <w:rFonts w:cs="Arial"/>
          <w:szCs w:val="22"/>
        </w:rPr>
      </w:pPr>
      <w:r w:rsidRPr="0024007D">
        <w:rPr>
          <w:rFonts w:cs="Arial"/>
          <w:szCs w:val="22"/>
        </w:rPr>
        <w:t>Regression trees produce a bifurcating ‘decision tree’ by splitting the dataset into subsets based on the values of the training inputs (recursive partitioning). An individual tree can be read as a series of tests (splits) applied to the data, with the result of each test leading to one or other subset, and eventually to a prediction (</w:t>
      </w:r>
      <w:proofErr w:type="spellStart"/>
      <w:r w:rsidRPr="0024007D">
        <w:rPr>
          <w:rFonts w:cs="Arial"/>
          <w:szCs w:val="22"/>
        </w:rPr>
        <w:t>Breiman</w:t>
      </w:r>
      <w:proofErr w:type="spellEnd"/>
      <w:r w:rsidRPr="0024007D">
        <w:rPr>
          <w:rFonts w:cs="Arial"/>
          <w:szCs w:val="22"/>
        </w:rPr>
        <w:t xml:space="preserve"> et al. 1984; Kim and Park 2009, see Figure 4). The models presented here also use regression tree bagging; a model averaging approach where many unpruned regression trees are used together in an ‘ensemble’. Bagging can yield substantial gains in model accuracy and prevent over-fitting (</w:t>
      </w:r>
      <w:proofErr w:type="spellStart"/>
      <w:r w:rsidRPr="0024007D">
        <w:rPr>
          <w:rFonts w:cs="Arial"/>
          <w:szCs w:val="22"/>
        </w:rPr>
        <w:t>Breiman</w:t>
      </w:r>
      <w:proofErr w:type="spellEnd"/>
      <w:r w:rsidRPr="0024007D">
        <w:rPr>
          <w:rFonts w:cs="Arial"/>
          <w:szCs w:val="22"/>
        </w:rPr>
        <w:t xml:space="preserve"> 1996). In all, thirty bootstrap samples each comprising 66% of the available training data were drawn to create the twenty models used in the ensemble. Model error is reported using the Root Mean Squared Error (RMSE),  reported on a 0-100 scale.</w:t>
      </w:r>
    </w:p>
    <w:p w:rsidR="008C5E7D" w:rsidRPr="0024007D" w:rsidRDefault="008C5E7D" w:rsidP="0024007D">
      <w:pPr>
        <w:spacing w:afterLines="113" w:after="271" w:line="240" w:lineRule="atLeast"/>
        <w:rPr>
          <w:rFonts w:cs="Arial"/>
          <w:szCs w:val="22"/>
        </w:rPr>
      </w:pPr>
      <w:r w:rsidRPr="0024007D">
        <w:rPr>
          <w:rFonts w:cs="Arial"/>
          <w:szCs w:val="22"/>
        </w:rPr>
        <w:t xml:space="preserve">All charts were produced using R (R Core Development Team, 2014). </w:t>
      </w:r>
    </w:p>
    <w:p w:rsidR="008C5E7D" w:rsidRPr="005850A3" w:rsidRDefault="008C5E7D" w:rsidP="005850A3">
      <w:pPr>
        <w:pStyle w:val="HB"/>
      </w:pPr>
      <w:bookmarkStart w:id="14" w:name="_Toc443044148"/>
      <w:r w:rsidRPr="005850A3">
        <w:t>Testing whether sufficient stakeholder consultation was used</w:t>
      </w:r>
      <w:bookmarkEnd w:id="14"/>
    </w:p>
    <w:p w:rsidR="008C5E7D" w:rsidRPr="0024007D" w:rsidRDefault="008C5E7D" w:rsidP="0024007D">
      <w:pPr>
        <w:spacing w:afterLines="113" w:after="271" w:line="240" w:lineRule="atLeast"/>
        <w:rPr>
          <w:rFonts w:cs="Arial"/>
          <w:szCs w:val="22"/>
        </w:rPr>
      </w:pPr>
      <w:r w:rsidRPr="0024007D">
        <w:rPr>
          <w:rFonts w:cs="Arial"/>
          <w:szCs w:val="22"/>
        </w:rPr>
        <w:t>To explore the effect of expert sample size, the effect of asking more or less experts was simulated by first selecting one expert at random from the sample and constructing a model from that expert’s responses alone. A second randomly selected expert was then added, and a two-expert model was constructed. This was per</w:t>
      </w:r>
      <w:r w:rsidR="00A53C18">
        <w:rPr>
          <w:rFonts w:cs="Arial"/>
          <w:szCs w:val="22"/>
        </w:rPr>
        <w:t>formed sequentially until all 17</w:t>
      </w:r>
      <w:r w:rsidRPr="0024007D">
        <w:rPr>
          <w:rFonts w:cs="Arial"/>
          <w:szCs w:val="22"/>
        </w:rPr>
        <w:t xml:space="preserve"> experts were included. This procedure was repeated 100 times, starting from a different random expert each time.</w:t>
      </w:r>
    </w:p>
    <w:p w:rsidR="0029230F" w:rsidRDefault="0029230F">
      <w:pPr>
        <w:rPr>
          <w:rFonts w:cs="Arial"/>
          <w:b/>
          <w:color w:val="404040"/>
          <w:sz w:val="20"/>
          <w:szCs w:val="14"/>
        </w:rPr>
      </w:pPr>
    </w:p>
    <w:p w:rsidR="0024007D" w:rsidRDefault="0024007D">
      <w:pPr>
        <w:rPr>
          <w:rFonts w:cs="Arial"/>
          <w:color w:val="228591"/>
          <w:sz w:val="40"/>
          <w:lang w:val="en-US"/>
        </w:rPr>
      </w:pPr>
      <w:r>
        <w:br w:type="page"/>
      </w:r>
    </w:p>
    <w:p w:rsidR="00C83E05" w:rsidRDefault="008C5E7D" w:rsidP="00BE1D3F">
      <w:pPr>
        <w:pStyle w:val="HA"/>
      </w:pPr>
      <w:bookmarkStart w:id="15" w:name="_Toc443044149"/>
      <w:r>
        <w:lastRenderedPageBreak/>
        <w:t>R</w:t>
      </w:r>
      <w:r w:rsidR="00C83E05">
        <w:t>esults</w:t>
      </w:r>
      <w:bookmarkEnd w:id="15"/>
    </w:p>
    <w:p w:rsidR="00652C52" w:rsidRPr="005850A3" w:rsidRDefault="00652C52" w:rsidP="005850A3">
      <w:pPr>
        <w:pStyle w:val="HB"/>
      </w:pPr>
      <w:bookmarkStart w:id="16" w:name="_Toc443044150"/>
      <w:r w:rsidRPr="005850A3">
        <w:t>Describing the stakeholder group represented in the model</w:t>
      </w:r>
      <w:bookmarkEnd w:id="16"/>
    </w:p>
    <w:p w:rsidR="00652C52" w:rsidRPr="006836BA" w:rsidRDefault="00652C52" w:rsidP="006836BA">
      <w:pPr>
        <w:spacing w:afterLines="113" w:after="271" w:line="240" w:lineRule="atLeast"/>
        <w:rPr>
          <w:rFonts w:cs="Arial"/>
          <w:szCs w:val="22"/>
        </w:rPr>
      </w:pPr>
      <w:r w:rsidRPr="006836BA">
        <w:rPr>
          <w:rFonts w:cs="Arial"/>
          <w:szCs w:val="22"/>
        </w:rPr>
        <w:t>One strength of the approach used here is that the model is based on expert evaluations, and can be said to ‘speak for’ the group of people whose opinions formed the dataset, in a manner that is directly demonstrable.  It is thus important to describe the stakeholder group collectively. Figure 3 summarised the degree to which selected subject areas and professional affiliations are represented in the opinion-set.</w:t>
      </w:r>
    </w:p>
    <w:p w:rsidR="00652C52" w:rsidRDefault="00652C52" w:rsidP="00652C52">
      <w:pPr>
        <w:spacing w:line="360" w:lineRule="auto"/>
      </w:pPr>
    </w:p>
    <w:p w:rsidR="00652C52" w:rsidRPr="00C87615" w:rsidRDefault="00757EF9" w:rsidP="00652C52">
      <w:pPr>
        <w:spacing w:line="360" w:lineRule="auto"/>
        <w:jc w:val="center"/>
      </w:pPr>
      <w:r>
        <w:rPr>
          <w:noProof/>
          <w:lang w:eastAsia="en-AU"/>
        </w:rPr>
        <w:drawing>
          <wp:inline distT="0" distB="0" distL="0" distR="0">
            <wp:extent cx="4722886" cy="5049022"/>
            <wp:effectExtent l="0" t="0" r="190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Wexpertplot.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722886" cy="5049022"/>
                    </a:xfrm>
                    <a:prstGeom prst="rect">
                      <a:avLst/>
                    </a:prstGeom>
                  </pic:spPr>
                </pic:pic>
              </a:graphicData>
            </a:graphic>
          </wp:inline>
        </w:drawing>
      </w:r>
    </w:p>
    <w:p w:rsidR="006836BA" w:rsidRDefault="006836BA" w:rsidP="006836BA">
      <w:pPr>
        <w:rPr>
          <w:rFonts w:cs="Arial"/>
          <w:b/>
          <w:color w:val="404040"/>
          <w:sz w:val="20"/>
          <w:szCs w:val="14"/>
        </w:rPr>
      </w:pPr>
    </w:p>
    <w:p w:rsidR="006836BA" w:rsidRDefault="006836BA" w:rsidP="006836BA">
      <w:pPr>
        <w:rPr>
          <w:rFonts w:cs="Arial"/>
          <w:b/>
          <w:color w:val="404040"/>
          <w:sz w:val="20"/>
          <w:szCs w:val="14"/>
        </w:rPr>
      </w:pPr>
    </w:p>
    <w:p w:rsidR="00652C52" w:rsidRPr="006836BA" w:rsidRDefault="00652C52" w:rsidP="006836BA">
      <w:pPr>
        <w:rPr>
          <w:rFonts w:cs="Arial"/>
          <w:b/>
          <w:color w:val="404040"/>
          <w:sz w:val="20"/>
          <w:szCs w:val="14"/>
        </w:rPr>
      </w:pPr>
      <w:r w:rsidRPr="006836BA">
        <w:rPr>
          <w:rFonts w:cs="Arial"/>
          <w:b/>
          <w:color w:val="404040"/>
          <w:sz w:val="20"/>
          <w:szCs w:val="14"/>
        </w:rPr>
        <w:t>Figure 3. Panels ‘a’ and ‘b’ show expert self-assessments. The black and grey bars represent the number of experts describing themselves as “expert“ or “somewhat knowledgeable“, respectively. The categories of expertise are not mutually exclusive classifications, and the totals are not cumulative. Panels ‘c’ and ‘d’ show the expert subject areas and affiliations according to a smaller set of categories, summarised form the data.</w:t>
      </w:r>
    </w:p>
    <w:p w:rsidR="00652C52" w:rsidRDefault="00652C52" w:rsidP="00652C52">
      <w:pPr>
        <w:rPr>
          <w:rFonts w:ascii="Cambria" w:hAnsi="Cambria" w:cs="Cambria"/>
          <w:b/>
          <w:bCs/>
          <w:color w:val="4F81BD"/>
          <w:sz w:val="26"/>
          <w:szCs w:val="26"/>
        </w:rPr>
      </w:pPr>
      <w:r>
        <w:rPr>
          <w:rFonts w:ascii="Cambria" w:hAnsi="Cambria" w:cs="Cambria"/>
          <w:b/>
          <w:bCs/>
          <w:color w:val="4F81BD"/>
          <w:sz w:val="26"/>
          <w:szCs w:val="26"/>
        </w:rPr>
        <w:br w:type="page"/>
      </w:r>
    </w:p>
    <w:p w:rsidR="00652C52" w:rsidRPr="005850A3" w:rsidRDefault="00652C52" w:rsidP="005850A3">
      <w:pPr>
        <w:pStyle w:val="HB"/>
      </w:pPr>
      <w:bookmarkStart w:id="17" w:name="_Toc443044151"/>
      <w:r w:rsidRPr="005850A3">
        <w:lastRenderedPageBreak/>
        <w:t>Calibration and divergence of opinion</w:t>
      </w:r>
      <w:bookmarkEnd w:id="17"/>
    </w:p>
    <w:p w:rsidR="00652C52" w:rsidRPr="006836BA" w:rsidRDefault="00652C52" w:rsidP="006836BA">
      <w:pPr>
        <w:spacing w:afterLines="113" w:after="271" w:line="240" w:lineRule="atLeast"/>
        <w:rPr>
          <w:rFonts w:cs="Arial"/>
          <w:szCs w:val="22"/>
        </w:rPr>
      </w:pPr>
      <w:r w:rsidRPr="006836BA">
        <w:rPr>
          <w:rFonts w:cs="Arial"/>
          <w:szCs w:val="22"/>
        </w:rPr>
        <w:t xml:space="preserve">The modelling approach requires that all the experts provide evaluations on a common scale.  This relies on a calibration approach where all experts are provided with the same ‘top’ and ‘bottom’ cards, and asked to ensure that they provide condition assessments that range between 0 and 100.  </w:t>
      </w:r>
    </w:p>
    <w:p w:rsidR="000B41C0" w:rsidRDefault="00652C52" w:rsidP="006836BA">
      <w:pPr>
        <w:spacing w:afterLines="113" w:after="271" w:line="240" w:lineRule="atLeast"/>
        <w:rPr>
          <w:rFonts w:cs="Arial"/>
          <w:szCs w:val="22"/>
        </w:rPr>
      </w:pPr>
      <w:r w:rsidRPr="006836BA">
        <w:rPr>
          <w:rFonts w:cs="Arial"/>
          <w:szCs w:val="22"/>
        </w:rPr>
        <w:t xml:space="preserve">The calibration approach </w:t>
      </w:r>
      <w:r w:rsidR="00A53C18">
        <w:rPr>
          <w:rFonts w:cs="Arial"/>
          <w:szCs w:val="22"/>
        </w:rPr>
        <w:t>is considered successful for SH</w:t>
      </w:r>
      <w:r w:rsidRPr="006836BA">
        <w:rPr>
          <w:rFonts w:cs="Arial"/>
          <w:szCs w:val="22"/>
        </w:rPr>
        <w:t>W</w:t>
      </w:r>
      <w:r w:rsidRPr="00871243">
        <w:rPr>
          <w:rFonts w:cs="Arial"/>
          <w:szCs w:val="22"/>
        </w:rPr>
        <w:t xml:space="preserve">.  </w:t>
      </w:r>
      <w:r w:rsidR="00871243" w:rsidRPr="00871243">
        <w:rPr>
          <w:rFonts w:cs="Arial"/>
          <w:szCs w:val="22"/>
        </w:rPr>
        <w:t xml:space="preserve">All 17 </w:t>
      </w:r>
      <w:r w:rsidRPr="00871243">
        <w:rPr>
          <w:rFonts w:cs="Arial"/>
          <w:szCs w:val="22"/>
        </w:rPr>
        <w:t xml:space="preserve">experts assigned one of the ‘bottom’ </w:t>
      </w:r>
      <w:r w:rsidRPr="00D176BD">
        <w:rPr>
          <w:rFonts w:cs="Arial"/>
          <w:szCs w:val="22"/>
        </w:rPr>
        <w:t>sites the lowest score in their set (zero)</w:t>
      </w:r>
      <w:r w:rsidR="00871243" w:rsidRPr="00D176BD">
        <w:rPr>
          <w:rFonts w:cs="Arial"/>
          <w:szCs w:val="22"/>
        </w:rPr>
        <w:t xml:space="preserve"> for both the ‘dry’ and the ‘draw down’ evaluation rounds</w:t>
      </w:r>
      <w:r w:rsidRPr="00D176BD">
        <w:rPr>
          <w:rFonts w:cs="Arial"/>
          <w:szCs w:val="22"/>
        </w:rPr>
        <w:t xml:space="preserve">.  </w:t>
      </w:r>
      <w:r w:rsidR="00871243" w:rsidRPr="00D176BD">
        <w:rPr>
          <w:rFonts w:cs="Arial"/>
          <w:szCs w:val="22"/>
        </w:rPr>
        <w:t>16  of the 17</w:t>
      </w:r>
      <w:r w:rsidRPr="00D176BD">
        <w:rPr>
          <w:rFonts w:cs="Arial"/>
          <w:szCs w:val="22"/>
        </w:rPr>
        <w:t xml:space="preserve"> experts assigned one of the ‘top’</w:t>
      </w:r>
      <w:r w:rsidR="00871243" w:rsidRPr="00D176BD">
        <w:rPr>
          <w:rFonts w:cs="Arial"/>
          <w:szCs w:val="22"/>
        </w:rPr>
        <w:t xml:space="preserve"> ‘dry’ </w:t>
      </w:r>
      <w:proofErr w:type="spellStart"/>
      <w:r w:rsidR="00871243" w:rsidRPr="00D176BD">
        <w:rPr>
          <w:rFonts w:cs="Arial"/>
          <w:szCs w:val="22"/>
        </w:rPr>
        <w:t>callibration</w:t>
      </w:r>
      <w:proofErr w:type="spellEnd"/>
      <w:r w:rsidRPr="00D176BD">
        <w:rPr>
          <w:rFonts w:cs="Arial"/>
          <w:szCs w:val="22"/>
        </w:rPr>
        <w:t xml:space="preserve"> sites the highest score in their set (100).  </w:t>
      </w:r>
      <w:proofErr w:type="spellStart"/>
      <w:r w:rsidRPr="00D176BD">
        <w:rPr>
          <w:rFonts w:cs="Arial"/>
          <w:szCs w:val="22"/>
        </w:rPr>
        <w:t>The</w:t>
      </w:r>
      <w:r w:rsidR="00871243" w:rsidRPr="00D176BD">
        <w:rPr>
          <w:rFonts w:cs="Arial"/>
          <w:szCs w:val="22"/>
        </w:rPr>
        <w:t>remaining</w:t>
      </w:r>
      <w:proofErr w:type="spellEnd"/>
      <w:r w:rsidR="00871243" w:rsidRPr="00D176BD">
        <w:rPr>
          <w:rFonts w:cs="Arial"/>
          <w:szCs w:val="22"/>
        </w:rPr>
        <w:t xml:space="preserve"> expert assigned a ‘top’ card 90.  </w:t>
      </w:r>
      <w:r w:rsidR="00D176BD" w:rsidRPr="00D176BD">
        <w:rPr>
          <w:rFonts w:cs="Arial"/>
          <w:szCs w:val="22"/>
        </w:rPr>
        <w:t xml:space="preserve">15 of the 17 experts assigned one of the ‘top’ ‘drawing down’ calibration sites the highest score (100), with the remaining two experts each giving one of the </w:t>
      </w:r>
      <w:r w:rsidRPr="00D176BD">
        <w:rPr>
          <w:rFonts w:cs="Arial"/>
          <w:szCs w:val="22"/>
        </w:rPr>
        <w:t xml:space="preserve">‘top’ </w:t>
      </w:r>
      <w:r w:rsidR="00D176BD" w:rsidRPr="00D176BD">
        <w:rPr>
          <w:rFonts w:cs="Arial"/>
          <w:szCs w:val="22"/>
        </w:rPr>
        <w:t xml:space="preserve">calibration </w:t>
      </w:r>
      <w:r w:rsidRPr="00D176BD">
        <w:rPr>
          <w:rFonts w:cs="Arial"/>
          <w:szCs w:val="22"/>
        </w:rPr>
        <w:t xml:space="preserve">cards </w:t>
      </w:r>
      <w:r w:rsidR="00D176BD" w:rsidRPr="00D176BD">
        <w:rPr>
          <w:rFonts w:cs="Arial"/>
          <w:szCs w:val="22"/>
        </w:rPr>
        <w:t xml:space="preserve">95. </w:t>
      </w:r>
      <w:r w:rsidRPr="00D176BD">
        <w:rPr>
          <w:rFonts w:cs="Arial"/>
          <w:szCs w:val="22"/>
        </w:rPr>
        <w:t xml:space="preserve"> </w:t>
      </w:r>
    </w:p>
    <w:p w:rsidR="00652C52" w:rsidRPr="006836BA" w:rsidRDefault="000B41C0" w:rsidP="006836BA">
      <w:pPr>
        <w:spacing w:afterLines="113" w:after="271" w:line="240" w:lineRule="atLeast"/>
        <w:rPr>
          <w:rFonts w:cs="Arial"/>
          <w:szCs w:val="22"/>
        </w:rPr>
      </w:pPr>
      <w:r>
        <w:rPr>
          <w:rFonts w:cs="Arial"/>
          <w:szCs w:val="22"/>
        </w:rPr>
        <w:t>Given the</w:t>
      </w:r>
      <w:r w:rsidR="00D176BD" w:rsidRPr="00D176BD">
        <w:rPr>
          <w:rFonts w:cs="Arial"/>
          <w:szCs w:val="22"/>
        </w:rPr>
        <w:t xml:space="preserve"> high degree of agreement about the upper and lower bounds of the condition sp</w:t>
      </w:r>
      <w:r w:rsidR="00652C52" w:rsidRPr="00D176BD">
        <w:rPr>
          <w:rFonts w:cs="Arial"/>
          <w:szCs w:val="22"/>
        </w:rPr>
        <w:t>e</w:t>
      </w:r>
      <w:r w:rsidR="00D176BD" w:rsidRPr="00D176BD">
        <w:rPr>
          <w:rFonts w:cs="Arial"/>
          <w:szCs w:val="22"/>
        </w:rPr>
        <w:t>ctrum, re-</w:t>
      </w:r>
      <w:r w:rsidR="00652C52" w:rsidRPr="00D176BD">
        <w:rPr>
          <w:rFonts w:cs="Arial"/>
          <w:szCs w:val="22"/>
        </w:rPr>
        <w:t xml:space="preserve">scaling </w:t>
      </w:r>
      <w:r w:rsidR="00652C52" w:rsidRPr="006836BA">
        <w:rPr>
          <w:rFonts w:cs="Arial"/>
          <w:szCs w:val="22"/>
        </w:rPr>
        <w:t>was not considered necessary (given the 5 point increments used in recording scores), and no data were discarded.  It was concluded that all experts were essentially scaled on a common scale, and contributed to a coherent, single set of expert judgement. The success of calibration approach is comparable to that reported in Sinclair et al. (2015).  The full range of expert evaluation of the calibration sites is shown in Figure 3.</w:t>
      </w:r>
    </w:p>
    <w:p w:rsidR="00652C52" w:rsidRPr="006836BA" w:rsidRDefault="00652C52" w:rsidP="006836BA">
      <w:pPr>
        <w:spacing w:afterLines="113" w:after="271" w:line="240" w:lineRule="atLeast"/>
        <w:rPr>
          <w:rFonts w:cs="Arial"/>
          <w:szCs w:val="22"/>
        </w:rPr>
      </w:pPr>
      <w:r w:rsidRPr="006836BA">
        <w:rPr>
          <w:rFonts w:cs="Arial"/>
          <w:szCs w:val="22"/>
        </w:rPr>
        <w:t xml:space="preserve">The distribution of all expert evaluations of all sites is shown in Figure 4, with the sites ordered along the horizontal axis according to their mean evaluation by all experts. There was substantial divergence of opinion. Agreement was markedly tighter at the extremes. The experts agreed on what was ‘very good’ or ‘very bad’, with disagreement greatest in the assessments of intermediate sites.  </w:t>
      </w:r>
    </w:p>
    <w:p w:rsidR="00652C52" w:rsidRPr="006836BA" w:rsidRDefault="00652C52" w:rsidP="006836BA">
      <w:pPr>
        <w:spacing w:afterLines="113" w:after="271" w:line="240" w:lineRule="atLeast"/>
        <w:rPr>
          <w:rFonts w:cs="Arial"/>
          <w:szCs w:val="22"/>
        </w:rPr>
      </w:pPr>
      <w:r w:rsidRPr="006836BA">
        <w:rPr>
          <w:rFonts w:cs="Arial"/>
          <w:szCs w:val="22"/>
        </w:rPr>
        <w:t>In order to appreciate the nature of this spread of opinion, it is necessary to understand that the ordering of the sites along the horizontal axis artificially imposes some appearance of a meaningful ‘linear’ structure in the dataset.  In orde</w:t>
      </w:r>
      <w:r w:rsidR="00E35FE1">
        <w:rPr>
          <w:rFonts w:cs="Arial"/>
          <w:szCs w:val="22"/>
        </w:rPr>
        <w:t>r to appreciate how much the SHW</w:t>
      </w:r>
      <w:r w:rsidRPr="006836BA">
        <w:rPr>
          <w:rFonts w:cs="Arial"/>
          <w:szCs w:val="22"/>
        </w:rPr>
        <w:t xml:space="preserve"> opinion dataset differs from a random and meaningless set of evaluations, Appendix 2 presents plots comparing the actual set of responses with false random evaluations.  This confirms that the degree of agreement is clearly beyond what would be expected from random responses.</w:t>
      </w:r>
    </w:p>
    <w:p w:rsidR="00652C52" w:rsidRPr="005850A3" w:rsidRDefault="00652C52" w:rsidP="005850A3">
      <w:pPr>
        <w:pStyle w:val="HB"/>
      </w:pPr>
      <w:bookmarkStart w:id="18" w:name="_Toc443044152"/>
      <w:r w:rsidRPr="005850A3">
        <w:t>Modelling site quality</w:t>
      </w:r>
      <w:bookmarkEnd w:id="18"/>
    </w:p>
    <w:p w:rsidR="00652C52" w:rsidRPr="00D176BD" w:rsidRDefault="00652C52" w:rsidP="006836BA">
      <w:pPr>
        <w:spacing w:afterLines="113" w:after="271" w:line="240" w:lineRule="atLeast"/>
        <w:rPr>
          <w:rFonts w:cs="Arial"/>
          <w:szCs w:val="22"/>
        </w:rPr>
      </w:pPr>
      <w:r w:rsidRPr="00D176BD">
        <w:rPr>
          <w:rFonts w:cs="Arial"/>
          <w:szCs w:val="22"/>
        </w:rPr>
        <w:t>Our final ensemble model was relatively competent at predicting the perceived quality of the sites in both the training dataset (r</w:t>
      </w:r>
      <w:r w:rsidRPr="00D176BD">
        <w:rPr>
          <w:rFonts w:cs="Arial"/>
          <w:szCs w:val="22"/>
          <w:vertAlign w:val="superscript"/>
        </w:rPr>
        <w:t>2</w:t>
      </w:r>
      <w:r w:rsidR="00D176BD" w:rsidRPr="00D176BD">
        <w:rPr>
          <w:rFonts w:cs="Arial"/>
          <w:szCs w:val="22"/>
        </w:rPr>
        <w:t>=0.76</w:t>
      </w:r>
      <w:r w:rsidRPr="00D176BD">
        <w:rPr>
          <w:rFonts w:cs="Arial"/>
          <w:szCs w:val="22"/>
        </w:rPr>
        <w:t>) and the test set (r</w:t>
      </w:r>
      <w:r w:rsidRPr="00D176BD">
        <w:rPr>
          <w:rFonts w:cs="Arial"/>
          <w:szCs w:val="22"/>
          <w:vertAlign w:val="superscript"/>
        </w:rPr>
        <w:t>2</w:t>
      </w:r>
      <w:r w:rsidR="00D176BD" w:rsidRPr="00D176BD">
        <w:rPr>
          <w:rFonts w:cs="Arial"/>
          <w:szCs w:val="22"/>
        </w:rPr>
        <w:t>=0.45</w:t>
      </w:r>
      <w:r w:rsidRPr="00D176BD">
        <w:rPr>
          <w:rFonts w:cs="Arial"/>
          <w:szCs w:val="22"/>
        </w:rPr>
        <w:t>). This is substantially lower than the predictive capacity of the NTG model (test set r</w:t>
      </w:r>
      <w:r w:rsidRPr="00D176BD">
        <w:rPr>
          <w:rFonts w:cs="Arial"/>
          <w:szCs w:val="22"/>
          <w:vertAlign w:val="superscript"/>
        </w:rPr>
        <w:t>2</w:t>
      </w:r>
      <w:r w:rsidRPr="00D176BD">
        <w:rPr>
          <w:rFonts w:cs="Arial"/>
          <w:szCs w:val="22"/>
        </w:rPr>
        <w:t>=0.74; Sinclair et al. 2015)</w:t>
      </w:r>
      <w:r w:rsidR="000B41C0">
        <w:rPr>
          <w:rFonts w:cs="Arial"/>
          <w:szCs w:val="22"/>
        </w:rPr>
        <w:t>, possibly indicating that the SHW evaluation problem is more difficult to predict, given the extreme natural variability in the ecosystem</w:t>
      </w:r>
      <w:r w:rsidRPr="00D176BD">
        <w:rPr>
          <w:rFonts w:cs="Arial"/>
          <w:szCs w:val="22"/>
        </w:rPr>
        <w:t>.  Correlation alone, however, is not a fully informative evaluation of the model, since much of the variation originates in the expert opinion (reducing attainable r</w:t>
      </w:r>
      <w:r w:rsidRPr="00D176BD">
        <w:rPr>
          <w:rFonts w:cs="Arial"/>
          <w:szCs w:val="22"/>
          <w:vertAlign w:val="superscript"/>
        </w:rPr>
        <w:t>2</w:t>
      </w:r>
      <w:r w:rsidRPr="00D176BD">
        <w:rPr>
          <w:rFonts w:cs="Arial"/>
          <w:szCs w:val="22"/>
        </w:rPr>
        <w:t>).  It is necessary visualise the predictions in order to fully appreciate model performance.</w:t>
      </w:r>
    </w:p>
    <w:p w:rsidR="00652C52" w:rsidRDefault="00652C52" w:rsidP="006836BA">
      <w:pPr>
        <w:spacing w:afterLines="113" w:after="271" w:line="240" w:lineRule="atLeast"/>
        <w:rPr>
          <w:rFonts w:cs="Arial"/>
          <w:szCs w:val="22"/>
        </w:rPr>
      </w:pPr>
      <w:r w:rsidRPr="00D176BD">
        <w:rPr>
          <w:rFonts w:cs="Arial"/>
          <w:szCs w:val="22"/>
        </w:rPr>
        <w:t>The predictions of the model for both training and test data are shown in</w:t>
      </w:r>
      <w:r w:rsidR="00D176BD" w:rsidRPr="00D176BD">
        <w:rPr>
          <w:rFonts w:cs="Arial"/>
          <w:szCs w:val="22"/>
        </w:rPr>
        <w:t xml:space="preserve"> Figure 4.  The model often </w:t>
      </w:r>
      <w:r w:rsidRPr="00D176BD">
        <w:rPr>
          <w:rFonts w:cs="Arial"/>
          <w:szCs w:val="22"/>
        </w:rPr>
        <w:t xml:space="preserve">predicted in the middle of the spread of expert opinion, as was the objective.  Figure 5 shows the model’s evaluation of the held-out test sites. Again, </w:t>
      </w:r>
      <w:r w:rsidR="00070934">
        <w:rPr>
          <w:rFonts w:cs="Arial"/>
          <w:szCs w:val="22"/>
        </w:rPr>
        <w:t>the model often predicts the middle of the opinion set</w:t>
      </w:r>
      <w:r w:rsidRPr="00D176BD">
        <w:rPr>
          <w:rFonts w:cs="Arial"/>
          <w:szCs w:val="22"/>
        </w:rPr>
        <w:t xml:space="preserve">, but </w:t>
      </w:r>
      <w:r w:rsidR="00D176BD" w:rsidRPr="00D176BD">
        <w:rPr>
          <w:rFonts w:cs="Arial"/>
          <w:szCs w:val="22"/>
        </w:rPr>
        <w:t>relatively often</w:t>
      </w:r>
      <w:r w:rsidRPr="00D176BD">
        <w:rPr>
          <w:rFonts w:cs="Arial"/>
          <w:szCs w:val="22"/>
        </w:rPr>
        <w:t xml:space="preserve"> </w:t>
      </w:r>
      <w:r w:rsidR="00070934" w:rsidRPr="00D176BD">
        <w:rPr>
          <w:rFonts w:cs="Arial"/>
          <w:szCs w:val="22"/>
        </w:rPr>
        <w:t xml:space="preserve">produces scores outside the range of the ‘real’ expert </w:t>
      </w:r>
      <w:r w:rsidR="00070934" w:rsidRPr="00070934">
        <w:rPr>
          <w:rFonts w:cs="Arial"/>
          <w:szCs w:val="22"/>
        </w:rPr>
        <w:t xml:space="preserve">evaluations </w:t>
      </w:r>
      <w:r w:rsidRPr="00070934">
        <w:rPr>
          <w:rFonts w:cs="Arial"/>
          <w:szCs w:val="22"/>
        </w:rPr>
        <w:t>(</w:t>
      </w:r>
      <w:r w:rsidR="00070934" w:rsidRPr="00070934">
        <w:rPr>
          <w:rFonts w:cs="Arial"/>
          <w:szCs w:val="22"/>
        </w:rPr>
        <w:t>20 of 50</w:t>
      </w:r>
      <w:r w:rsidRPr="00070934">
        <w:rPr>
          <w:rFonts w:cs="Arial"/>
          <w:szCs w:val="22"/>
        </w:rPr>
        <w:t xml:space="preserve"> predictions</w:t>
      </w:r>
      <w:r w:rsidR="00070934" w:rsidRPr="00070934">
        <w:rPr>
          <w:rFonts w:cs="Arial"/>
          <w:szCs w:val="22"/>
        </w:rPr>
        <w:t xml:space="preserve"> (40%); </w:t>
      </w:r>
      <w:proofErr w:type="spellStart"/>
      <w:r w:rsidR="00070934" w:rsidRPr="00070934">
        <w:rPr>
          <w:rFonts w:cs="Arial"/>
          <w:szCs w:val="22"/>
        </w:rPr>
        <w:t>cf</w:t>
      </w:r>
      <w:proofErr w:type="spellEnd"/>
      <w:r w:rsidR="00070934" w:rsidRPr="00070934">
        <w:rPr>
          <w:rFonts w:cs="Arial"/>
          <w:szCs w:val="22"/>
        </w:rPr>
        <w:t xml:space="preserve"> only 5</w:t>
      </w:r>
      <w:r w:rsidR="00070934">
        <w:rPr>
          <w:rFonts w:cs="Arial"/>
          <w:szCs w:val="22"/>
        </w:rPr>
        <w:t xml:space="preserve"> of 25 (20%) for NTG</w:t>
      </w:r>
      <w:r w:rsidRPr="00D176BD">
        <w:rPr>
          <w:rFonts w:cs="Arial"/>
          <w:szCs w:val="22"/>
        </w:rPr>
        <w:t xml:space="preserve">). </w:t>
      </w:r>
    </w:p>
    <w:p w:rsidR="00CF3FFC" w:rsidRPr="00D176BD" w:rsidRDefault="00CF3FFC" w:rsidP="006836BA">
      <w:pPr>
        <w:spacing w:afterLines="113" w:after="271" w:line="240" w:lineRule="atLeast"/>
        <w:rPr>
          <w:rFonts w:cs="Arial"/>
          <w:szCs w:val="22"/>
        </w:rPr>
      </w:pPr>
      <w:r>
        <w:rPr>
          <w:rFonts w:cs="Arial"/>
          <w:szCs w:val="22"/>
        </w:rPr>
        <w:t xml:space="preserve">It is important to note that model performance is ‘tightest’ and closest to the centre of the opinion set at the lower end of the quality spectrum (left side of Figure 5).  This </w:t>
      </w:r>
      <w:r w:rsidR="00BB6EC0">
        <w:rPr>
          <w:rFonts w:cs="Arial"/>
          <w:szCs w:val="22"/>
        </w:rPr>
        <w:t>suggests that it is relatively obvious what constitutes a low-quality site, but that there are many ways of interpreting sites at the higher end of the quality spectrum.</w:t>
      </w:r>
    </w:p>
    <w:p w:rsidR="00652C52" w:rsidRDefault="00652C52" w:rsidP="00652C52"/>
    <w:p w:rsidR="00652C52" w:rsidRPr="005904DC" w:rsidRDefault="00652C52" w:rsidP="00652C52">
      <w:pPr>
        <w:spacing w:line="480" w:lineRule="auto"/>
      </w:pPr>
    </w:p>
    <w:p w:rsidR="00652C52" w:rsidRPr="001D3A06" w:rsidRDefault="00070934" w:rsidP="00652C52">
      <w:pPr>
        <w:spacing w:line="480" w:lineRule="auto"/>
        <w:jc w:val="center"/>
      </w:pPr>
      <w:r>
        <w:rPr>
          <w:noProof/>
          <w:lang w:eastAsia="en-AU"/>
        </w:rPr>
        <w:drawing>
          <wp:inline distT="0" distB="0" distL="0" distR="0">
            <wp:extent cx="6120765" cy="27806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W data feb.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765" cy="2780665"/>
                    </a:xfrm>
                    <a:prstGeom prst="rect">
                      <a:avLst/>
                    </a:prstGeom>
                  </pic:spPr>
                </pic:pic>
              </a:graphicData>
            </a:graphic>
          </wp:inline>
        </w:drawing>
      </w:r>
    </w:p>
    <w:p w:rsidR="00652C52" w:rsidRPr="006836BA" w:rsidRDefault="00652C52" w:rsidP="006836BA">
      <w:pPr>
        <w:rPr>
          <w:rFonts w:cs="Arial"/>
          <w:b/>
          <w:color w:val="404040"/>
          <w:sz w:val="20"/>
          <w:szCs w:val="14"/>
        </w:rPr>
      </w:pPr>
      <w:r w:rsidRPr="006836BA">
        <w:rPr>
          <w:rFonts w:cs="Arial"/>
          <w:b/>
          <w:color w:val="404040"/>
          <w:sz w:val="20"/>
          <w:szCs w:val="14"/>
        </w:rPr>
        <w:t>Figure 4. The main panel (a) shows the spread of expert evaluations of 125 synthetic sites, which were randomly allocated to model training (80% of sites, grey circles) or model testing (20% of sites, grey crosses). Model predictions for training and test sites are overlain as black circles. The sites are arranged along the x-axis by ascending order of their mean evaluation score (ties were arbitrarily broken). The right hand panel (b) summarises all 46 expert evaluations of each of the two ‘top’ and two ‘bottom calibration sites.</w:t>
      </w:r>
    </w:p>
    <w:p w:rsidR="00652C52" w:rsidRDefault="00652C52" w:rsidP="00652C52">
      <w:pPr>
        <w:spacing w:line="360" w:lineRule="auto"/>
        <w:rPr>
          <w:b/>
          <w:sz w:val="20"/>
          <w:szCs w:val="20"/>
        </w:rPr>
      </w:pPr>
    </w:p>
    <w:p w:rsidR="00652C52" w:rsidRDefault="00070934" w:rsidP="00652C52">
      <w:pPr>
        <w:spacing w:line="360" w:lineRule="auto"/>
        <w:jc w:val="center"/>
        <w:rPr>
          <w:b/>
          <w:sz w:val="20"/>
          <w:szCs w:val="20"/>
        </w:rPr>
      </w:pPr>
      <w:r>
        <w:rPr>
          <w:b/>
          <w:noProof/>
          <w:sz w:val="20"/>
          <w:szCs w:val="20"/>
          <w:lang w:eastAsia="en-AU"/>
        </w:rPr>
        <w:drawing>
          <wp:inline distT="0" distB="0" distL="0" distR="0">
            <wp:extent cx="6120765" cy="2661285"/>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W test feb.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765" cy="2661285"/>
                    </a:xfrm>
                    <a:prstGeom prst="rect">
                      <a:avLst/>
                    </a:prstGeom>
                  </pic:spPr>
                </pic:pic>
              </a:graphicData>
            </a:graphic>
          </wp:inline>
        </w:drawing>
      </w:r>
    </w:p>
    <w:p w:rsidR="00652C52" w:rsidRDefault="00652C52" w:rsidP="00652C52">
      <w:pPr>
        <w:spacing w:line="360" w:lineRule="auto"/>
        <w:jc w:val="center"/>
        <w:rPr>
          <w:b/>
          <w:sz w:val="20"/>
          <w:szCs w:val="20"/>
        </w:rPr>
      </w:pPr>
    </w:p>
    <w:p w:rsidR="00652C52" w:rsidRPr="006836BA" w:rsidRDefault="00652C52" w:rsidP="006836BA">
      <w:pPr>
        <w:rPr>
          <w:rFonts w:cs="Arial"/>
          <w:b/>
          <w:color w:val="404040"/>
          <w:sz w:val="20"/>
          <w:szCs w:val="14"/>
        </w:rPr>
      </w:pPr>
      <w:r w:rsidRPr="006836BA">
        <w:rPr>
          <w:rFonts w:cs="Arial"/>
          <w:b/>
          <w:color w:val="404040"/>
          <w:sz w:val="20"/>
          <w:szCs w:val="14"/>
        </w:rPr>
        <w:t>Fig</w:t>
      </w:r>
      <w:r w:rsidR="00070934">
        <w:rPr>
          <w:rFonts w:cs="Arial"/>
          <w:b/>
          <w:color w:val="404040"/>
          <w:sz w:val="20"/>
          <w:szCs w:val="14"/>
        </w:rPr>
        <w:t xml:space="preserve">ure 5.  Model predictions for </w:t>
      </w:r>
      <w:r w:rsidRPr="006836BA">
        <w:rPr>
          <w:rFonts w:cs="Arial"/>
          <w:b/>
          <w:color w:val="404040"/>
          <w:sz w:val="20"/>
          <w:szCs w:val="14"/>
        </w:rPr>
        <w:t xml:space="preserve"> held-out test sites, compared against expert evaluation data. The expert data are shown as grey crosses. The sites are arranged along the x-axis by ascending order of their mean evaluation score (ties were arbitrarily broken). The model predictions for the same sites are shown as black circles.</w:t>
      </w:r>
    </w:p>
    <w:p w:rsidR="00652C52" w:rsidRPr="005904DC" w:rsidRDefault="00652C52" w:rsidP="005850A3">
      <w:pPr>
        <w:pStyle w:val="HB"/>
        <w:rPr>
          <w:rFonts w:ascii="Cambria" w:hAnsi="Cambria" w:cs="Cambria"/>
          <w:b w:val="0"/>
          <w:bCs/>
          <w:color w:val="4F81BD"/>
          <w:sz w:val="26"/>
          <w:szCs w:val="26"/>
        </w:rPr>
      </w:pPr>
      <w:r>
        <w:rPr>
          <w:rFonts w:ascii="Cambria" w:hAnsi="Cambria" w:cs="Cambria"/>
          <w:b w:val="0"/>
          <w:bCs/>
          <w:color w:val="4F81BD"/>
          <w:sz w:val="26"/>
          <w:szCs w:val="26"/>
        </w:rPr>
        <w:br w:type="page"/>
      </w:r>
      <w:bookmarkStart w:id="19" w:name="_Toc443044153"/>
      <w:r w:rsidRPr="005850A3">
        <w:lastRenderedPageBreak/>
        <w:t>Expert sample size</w:t>
      </w:r>
      <w:bookmarkEnd w:id="19"/>
    </w:p>
    <w:p w:rsidR="00652C52" w:rsidRPr="006836BA" w:rsidRDefault="00652C52" w:rsidP="006836BA">
      <w:pPr>
        <w:spacing w:afterLines="113" w:after="271" w:line="240" w:lineRule="atLeast"/>
        <w:rPr>
          <w:rFonts w:cs="Arial"/>
          <w:szCs w:val="22"/>
        </w:rPr>
      </w:pPr>
      <w:r w:rsidRPr="006836BA">
        <w:rPr>
          <w:rFonts w:cs="Arial"/>
          <w:szCs w:val="22"/>
        </w:rPr>
        <w:t>Given the variability in expert opinion (Figure 3), it is likely that small expert samples will produce misleading results. It is important, for each evaluation scenario, to check that the number of experts used was sufficient t</w:t>
      </w:r>
      <w:r w:rsidR="000B41C0">
        <w:rPr>
          <w:rFonts w:cs="Arial"/>
          <w:szCs w:val="22"/>
        </w:rPr>
        <w:t>o produce an adequate</w:t>
      </w:r>
      <w:r w:rsidRPr="006836BA">
        <w:rPr>
          <w:rFonts w:cs="Arial"/>
          <w:szCs w:val="22"/>
        </w:rPr>
        <w:t xml:space="preserve"> set of opinion data for analysis. </w:t>
      </w:r>
    </w:p>
    <w:p w:rsidR="00652C52" w:rsidRPr="006836BA" w:rsidRDefault="00652C52" w:rsidP="006836BA">
      <w:pPr>
        <w:spacing w:afterLines="113" w:after="271" w:line="240" w:lineRule="atLeast"/>
        <w:rPr>
          <w:rFonts w:cs="Arial"/>
          <w:szCs w:val="22"/>
        </w:rPr>
      </w:pPr>
      <w:r w:rsidRPr="006836BA">
        <w:rPr>
          <w:rFonts w:cs="Arial"/>
          <w:szCs w:val="22"/>
        </w:rPr>
        <w:t xml:space="preserve">Systematic testing of model performance with different numbers of experts show that model performance </w:t>
      </w:r>
      <w:r w:rsidR="000B41C0">
        <w:rPr>
          <w:rFonts w:cs="Arial"/>
          <w:szCs w:val="22"/>
        </w:rPr>
        <w:t xml:space="preserve">improved rapidly as the first </w:t>
      </w:r>
      <w:r w:rsidRPr="006836BA">
        <w:rPr>
          <w:rFonts w:cs="Arial"/>
          <w:szCs w:val="22"/>
        </w:rPr>
        <w:t>5</w:t>
      </w:r>
      <w:r w:rsidR="000B41C0">
        <w:rPr>
          <w:rFonts w:cs="Arial"/>
          <w:szCs w:val="22"/>
        </w:rPr>
        <w:t>-7</w:t>
      </w:r>
      <w:r w:rsidRPr="006836BA">
        <w:rPr>
          <w:rFonts w:cs="Arial"/>
          <w:szCs w:val="22"/>
        </w:rPr>
        <w:t xml:space="preserve"> experts were added, </w:t>
      </w:r>
      <w:r w:rsidR="00374303">
        <w:rPr>
          <w:rFonts w:cs="Arial"/>
          <w:szCs w:val="22"/>
        </w:rPr>
        <w:t xml:space="preserve">and then improved marginally </w:t>
      </w:r>
      <w:r w:rsidR="000B41C0">
        <w:rPr>
          <w:rFonts w:cs="Arial"/>
          <w:szCs w:val="22"/>
        </w:rPr>
        <w:t xml:space="preserve">and unevenly </w:t>
      </w:r>
      <w:r w:rsidRPr="006836BA">
        <w:rPr>
          <w:rFonts w:cs="Arial"/>
          <w:szCs w:val="22"/>
        </w:rPr>
        <w:t xml:space="preserve">until the </w:t>
      </w:r>
      <w:r w:rsidR="00374303">
        <w:rPr>
          <w:rFonts w:cs="Arial"/>
          <w:szCs w:val="22"/>
        </w:rPr>
        <w:t>final (17</w:t>
      </w:r>
      <w:r w:rsidRPr="00374303">
        <w:rPr>
          <w:rFonts w:cs="Arial"/>
          <w:szCs w:val="22"/>
          <w:vertAlign w:val="superscript"/>
        </w:rPr>
        <w:t>th</w:t>
      </w:r>
      <w:r w:rsidR="00374303">
        <w:rPr>
          <w:rFonts w:cs="Arial"/>
          <w:szCs w:val="22"/>
        </w:rPr>
        <w:t>)</w:t>
      </w:r>
      <w:r w:rsidRPr="006836BA">
        <w:rPr>
          <w:rFonts w:cs="Arial"/>
          <w:szCs w:val="22"/>
        </w:rPr>
        <w:t xml:space="preserve"> expert was</w:t>
      </w:r>
      <w:r w:rsidR="00374303">
        <w:rPr>
          <w:rFonts w:cs="Arial"/>
          <w:szCs w:val="22"/>
        </w:rPr>
        <w:t xml:space="preserve"> added</w:t>
      </w:r>
      <w:r w:rsidR="000B41C0">
        <w:rPr>
          <w:rFonts w:cs="Arial"/>
          <w:szCs w:val="22"/>
        </w:rPr>
        <w:t xml:space="preserve"> (Figure 6).  </w:t>
      </w:r>
      <w:r w:rsidRPr="006836BA">
        <w:rPr>
          <w:rFonts w:cs="Arial"/>
          <w:szCs w:val="22"/>
        </w:rPr>
        <w:t>The</w:t>
      </w:r>
      <w:r w:rsidR="00374303">
        <w:rPr>
          <w:rFonts w:cs="Arial"/>
          <w:szCs w:val="22"/>
        </w:rPr>
        <w:t>se</w:t>
      </w:r>
      <w:r w:rsidRPr="006836BA">
        <w:rPr>
          <w:rFonts w:cs="Arial"/>
          <w:szCs w:val="22"/>
        </w:rPr>
        <w:t xml:space="preserve"> results </w:t>
      </w:r>
      <w:r w:rsidR="00374303">
        <w:rPr>
          <w:rFonts w:cs="Arial"/>
          <w:szCs w:val="22"/>
        </w:rPr>
        <w:t>for SHW are not as clear as the comparable previous results for NTG and GEW, which showed very stable model performance and greatly reduced RMSE after about the 5th expert, with slight but clear reductions to the 15</w:t>
      </w:r>
      <w:r w:rsidR="00374303" w:rsidRPr="00374303">
        <w:rPr>
          <w:rFonts w:cs="Arial"/>
          <w:szCs w:val="22"/>
        </w:rPr>
        <w:t>th</w:t>
      </w:r>
      <w:r w:rsidR="00374303">
        <w:rPr>
          <w:rFonts w:cs="Arial"/>
          <w:szCs w:val="22"/>
        </w:rPr>
        <w:t xml:space="preserve"> expert.  It is not clear whether the addition of more experts would result in an improved model, or whether expert opinion about SHW quality is inherently so variable that no more stable model could be produced.</w:t>
      </w:r>
    </w:p>
    <w:p w:rsidR="00652C52" w:rsidRPr="00C36DB1" w:rsidRDefault="000848EA" w:rsidP="00652C52">
      <w:pPr>
        <w:spacing w:line="360" w:lineRule="auto"/>
        <w:jc w:val="center"/>
        <w:rPr>
          <w:rFonts w:asciiTheme="minorHAnsi" w:eastAsiaTheme="minorHAnsi" w:hAnsiTheme="minorHAnsi" w:cstheme="minorBidi"/>
          <w:szCs w:val="22"/>
        </w:rPr>
      </w:pPr>
      <w:r>
        <w:rPr>
          <w:rFonts w:asciiTheme="minorHAnsi" w:eastAsiaTheme="minorHAnsi" w:hAnsiTheme="minorHAnsi" w:cstheme="minorBidi"/>
          <w:noProof/>
          <w:szCs w:val="22"/>
          <w:lang w:eastAsia="en-AU"/>
        </w:rPr>
        <w:drawing>
          <wp:inline distT="0" distB="0" distL="0" distR="0">
            <wp:extent cx="4178815" cy="339815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W expert number fixed.png"/>
                    <pic:cNvPicPr/>
                  </pic:nvPicPr>
                  <pic:blipFill>
                    <a:blip r:embed="rId28">
                      <a:extLst>
                        <a:ext uri="{28A0092B-C50C-407E-A947-70E740481C1C}">
                          <a14:useLocalDpi xmlns:a14="http://schemas.microsoft.com/office/drawing/2010/main" val="0"/>
                        </a:ext>
                      </a:extLst>
                    </a:blip>
                    <a:stretch>
                      <a:fillRect/>
                    </a:stretch>
                  </pic:blipFill>
                  <pic:spPr>
                    <a:xfrm>
                      <a:off x="0" y="0"/>
                      <a:ext cx="4185611" cy="3403684"/>
                    </a:xfrm>
                    <a:prstGeom prst="rect">
                      <a:avLst/>
                    </a:prstGeom>
                  </pic:spPr>
                </pic:pic>
              </a:graphicData>
            </a:graphic>
          </wp:inline>
        </w:drawing>
      </w:r>
    </w:p>
    <w:p w:rsidR="00652C52" w:rsidRPr="006836BA" w:rsidRDefault="00652C52" w:rsidP="006836BA">
      <w:pPr>
        <w:rPr>
          <w:rFonts w:cs="Arial"/>
          <w:b/>
          <w:color w:val="404040"/>
          <w:sz w:val="20"/>
          <w:szCs w:val="14"/>
        </w:rPr>
      </w:pPr>
      <w:r w:rsidRPr="006836BA">
        <w:rPr>
          <w:rFonts w:cs="Arial"/>
          <w:b/>
          <w:color w:val="404040"/>
          <w:sz w:val="20"/>
          <w:szCs w:val="14"/>
        </w:rPr>
        <w:t>Figure 6. Model error (RMSE) as increasing numbers of experts are added.  The solid line represents the average RMSE among 100 trials.  The grey area represents the maximum and minimum RMSE among those same trials.</w:t>
      </w:r>
    </w:p>
    <w:p w:rsidR="00652C52" w:rsidRDefault="00652C52" w:rsidP="00652C52">
      <w:pPr>
        <w:rPr>
          <w:rFonts w:ascii="Cambria" w:hAnsi="Cambria" w:cs="Cambria"/>
          <w:b/>
          <w:bCs/>
          <w:color w:val="4F81BD"/>
          <w:sz w:val="26"/>
          <w:szCs w:val="26"/>
        </w:rPr>
      </w:pPr>
      <w:r>
        <w:rPr>
          <w:rFonts w:ascii="Cambria" w:hAnsi="Cambria" w:cs="Cambria"/>
          <w:b/>
          <w:bCs/>
          <w:color w:val="4F81BD"/>
          <w:sz w:val="26"/>
          <w:szCs w:val="26"/>
        </w:rPr>
        <w:br w:type="page"/>
      </w:r>
    </w:p>
    <w:p w:rsidR="00652C52" w:rsidRPr="005850A3" w:rsidRDefault="00652C52" w:rsidP="005850A3">
      <w:pPr>
        <w:pStyle w:val="HB"/>
      </w:pPr>
      <w:bookmarkStart w:id="20" w:name="_Toc443044154"/>
      <w:r w:rsidRPr="005850A3">
        <w:lastRenderedPageBreak/>
        <w:t>Implementation of the model in a spreadsheet</w:t>
      </w:r>
      <w:bookmarkEnd w:id="20"/>
    </w:p>
    <w:p w:rsidR="00652C52" w:rsidRPr="006836BA" w:rsidRDefault="00652C52" w:rsidP="006836BA">
      <w:pPr>
        <w:spacing w:afterLines="113" w:after="271" w:line="240" w:lineRule="atLeast"/>
        <w:rPr>
          <w:rFonts w:cs="Arial"/>
          <w:szCs w:val="22"/>
        </w:rPr>
      </w:pPr>
      <w:r w:rsidRPr="006836BA">
        <w:rPr>
          <w:rFonts w:cs="Arial"/>
          <w:szCs w:val="22"/>
        </w:rPr>
        <w:t>The final ensemble of regression trees is intended to be used on real sites to assist management, and must be as widely accessible as possible.  To ensure that the model can be readily used by any manager, the regression trees have been translated into ‘if then’ statements.  These statements can be used to produce</w:t>
      </w:r>
      <w:r w:rsidR="00871243">
        <w:rPr>
          <w:rFonts w:cs="Arial"/>
          <w:szCs w:val="22"/>
        </w:rPr>
        <w:t xml:space="preserve"> modelled quality scores for SHW</w:t>
      </w:r>
      <w:r w:rsidRPr="006836BA">
        <w:rPr>
          <w:rFonts w:cs="Arial"/>
          <w:szCs w:val="22"/>
        </w:rPr>
        <w:t>, with reference only to a set of input cells on a spreadsheet (such as the commonly-used Microsoft Excel).  These input cells simply record the values for each variable at a given site that is to be evaluated.  The statements required to run the final model in a spreadsheet are included as text in Appendix 3.</w:t>
      </w:r>
    </w:p>
    <w:p w:rsidR="00652C52" w:rsidRDefault="00652C52" w:rsidP="00652C52">
      <w:pPr>
        <w:rPr>
          <w:rFonts w:ascii="Cambria" w:hAnsi="Cambria" w:cs="Cambria"/>
          <w:b/>
          <w:bCs/>
          <w:color w:val="4F81BD"/>
          <w:sz w:val="26"/>
          <w:szCs w:val="26"/>
        </w:rPr>
      </w:pPr>
      <w:r>
        <w:rPr>
          <w:rFonts w:ascii="Cambria" w:hAnsi="Cambria" w:cs="Cambria"/>
          <w:b/>
          <w:bCs/>
          <w:color w:val="4F81BD"/>
          <w:sz w:val="26"/>
          <w:szCs w:val="26"/>
        </w:rPr>
        <w:br w:type="page"/>
      </w:r>
    </w:p>
    <w:p w:rsidR="00652C52" w:rsidRPr="006836BA" w:rsidRDefault="00652C52" w:rsidP="006836BA">
      <w:pPr>
        <w:pStyle w:val="HA"/>
      </w:pPr>
      <w:bookmarkStart w:id="21" w:name="_Toc443044155"/>
      <w:r w:rsidRPr="006836BA">
        <w:lastRenderedPageBreak/>
        <w:t>Discussion</w:t>
      </w:r>
      <w:bookmarkEnd w:id="21"/>
    </w:p>
    <w:p w:rsidR="00652C52" w:rsidRDefault="00652C52" w:rsidP="006836BA">
      <w:pPr>
        <w:spacing w:afterLines="113" w:after="271" w:line="240" w:lineRule="atLeast"/>
        <w:rPr>
          <w:rFonts w:cs="Arial"/>
          <w:szCs w:val="22"/>
        </w:rPr>
      </w:pPr>
      <w:r w:rsidRPr="000B41C0">
        <w:rPr>
          <w:rFonts w:cs="Arial"/>
          <w:szCs w:val="22"/>
        </w:rPr>
        <w:t>The final model ensemble was able to predict quality sco</w:t>
      </w:r>
      <w:r w:rsidR="00871243" w:rsidRPr="000B41C0">
        <w:rPr>
          <w:rFonts w:cs="Arial"/>
          <w:szCs w:val="22"/>
        </w:rPr>
        <w:t>res of synthetic SHW</w:t>
      </w:r>
      <w:r w:rsidR="000B41C0" w:rsidRPr="000B41C0">
        <w:rPr>
          <w:rFonts w:cs="Arial"/>
          <w:szCs w:val="22"/>
        </w:rPr>
        <w:t xml:space="preserve"> sites mostly within the </w:t>
      </w:r>
      <w:r w:rsidRPr="000B41C0">
        <w:rPr>
          <w:rFonts w:cs="Arial"/>
          <w:szCs w:val="22"/>
        </w:rPr>
        <w:t xml:space="preserve">range of those </w:t>
      </w:r>
      <w:r w:rsidRPr="00DA5BF1">
        <w:rPr>
          <w:rFonts w:cs="Arial"/>
          <w:szCs w:val="22"/>
        </w:rPr>
        <w:t>scores provided by experts</w:t>
      </w:r>
      <w:r w:rsidR="00070934">
        <w:rPr>
          <w:rFonts w:cs="Arial"/>
          <w:szCs w:val="22"/>
        </w:rPr>
        <w:t xml:space="preserve">, but not </w:t>
      </w:r>
      <w:r w:rsidR="009D3088">
        <w:rPr>
          <w:rFonts w:cs="Arial"/>
          <w:szCs w:val="22"/>
        </w:rPr>
        <w:t>nearly as reliably</w:t>
      </w:r>
      <w:r w:rsidR="00070934">
        <w:rPr>
          <w:rFonts w:cs="Arial"/>
          <w:szCs w:val="22"/>
        </w:rPr>
        <w:t xml:space="preserve"> as the published model for NTG</w:t>
      </w:r>
      <w:r w:rsidRPr="00DA5BF1">
        <w:rPr>
          <w:rFonts w:cs="Arial"/>
          <w:szCs w:val="22"/>
        </w:rPr>
        <w:t xml:space="preserve"> (Figures 3 and 4</w:t>
      </w:r>
      <w:r w:rsidR="00070934">
        <w:rPr>
          <w:rFonts w:cs="Arial"/>
          <w:szCs w:val="22"/>
        </w:rPr>
        <w:t>; Sinclair et al. 2015</w:t>
      </w:r>
      <w:r w:rsidRPr="00DA5BF1">
        <w:rPr>
          <w:rFonts w:cs="Arial"/>
          <w:szCs w:val="22"/>
        </w:rPr>
        <w:t>).  This suggest the model is useful</w:t>
      </w:r>
      <w:r w:rsidR="00070934">
        <w:rPr>
          <w:rFonts w:cs="Arial"/>
          <w:szCs w:val="22"/>
        </w:rPr>
        <w:t xml:space="preserve">, but should be used with more caution than the NTG model.  Importantly, it is </w:t>
      </w:r>
      <w:r w:rsidR="000B41C0" w:rsidRPr="00DA5BF1">
        <w:rPr>
          <w:rFonts w:cs="Arial"/>
          <w:szCs w:val="22"/>
        </w:rPr>
        <w:t>as useful as asking a small set of experts for their opinions about the quality of sites</w:t>
      </w:r>
      <w:r w:rsidRPr="00DA5BF1">
        <w:rPr>
          <w:rFonts w:cs="Arial"/>
          <w:szCs w:val="22"/>
        </w:rPr>
        <w:t>.</w:t>
      </w:r>
    </w:p>
    <w:p w:rsidR="00BB6EC0" w:rsidRDefault="00BB6EC0" w:rsidP="006836BA">
      <w:pPr>
        <w:spacing w:afterLines="113" w:after="271" w:line="240" w:lineRule="atLeast"/>
        <w:rPr>
          <w:rFonts w:cs="Arial"/>
          <w:szCs w:val="22"/>
        </w:rPr>
      </w:pPr>
      <w:r>
        <w:rPr>
          <w:rFonts w:cs="Arial"/>
          <w:szCs w:val="22"/>
        </w:rPr>
        <w:t>It is possible that the metric could be improved somewhat by either adding more experts (see Figure 6), or by introducing different variables that better express the ideas of condition.</w:t>
      </w:r>
      <w:r>
        <w:rPr>
          <w:rFonts w:cs="Arial"/>
          <w:szCs w:val="22"/>
        </w:rPr>
        <w:t xml:space="preserve">  However, it is also likely that the model cannot be improved substantially, and that </w:t>
      </w:r>
      <w:r w:rsidR="009D3088">
        <w:rPr>
          <w:rFonts w:cs="Arial"/>
          <w:szCs w:val="22"/>
        </w:rPr>
        <w:t>the problem of SHW quality is, in fact,  inherently imp</w:t>
      </w:r>
      <w:r w:rsidR="00CF3FFC">
        <w:rPr>
          <w:rFonts w:cs="Arial"/>
          <w:szCs w:val="22"/>
        </w:rPr>
        <w:t>ossible to predict with more usefulness</w:t>
      </w:r>
      <w:r w:rsidR="009D3088">
        <w:rPr>
          <w:rFonts w:cs="Arial"/>
          <w:szCs w:val="22"/>
        </w:rPr>
        <w:t>.  Given the natural diversity of SHW types and species composition, their temporal dynamism, and their relative resilience to land-use change</w:t>
      </w:r>
      <w:r>
        <w:rPr>
          <w:rFonts w:cs="Arial"/>
          <w:szCs w:val="22"/>
        </w:rPr>
        <w:t xml:space="preserve"> (compared to NTG and GEW)</w:t>
      </w:r>
      <w:bookmarkStart w:id="22" w:name="_GoBack"/>
      <w:bookmarkEnd w:id="22"/>
      <w:r w:rsidR="009D3088">
        <w:rPr>
          <w:rFonts w:cs="Arial"/>
          <w:szCs w:val="22"/>
        </w:rPr>
        <w:t>; it is perhaps not surprising that there is no clearer</w:t>
      </w:r>
      <w:r w:rsidR="00CF3FFC">
        <w:rPr>
          <w:rFonts w:cs="Arial"/>
          <w:szCs w:val="22"/>
        </w:rPr>
        <w:t xml:space="preserve"> signal in the opinion set as to</w:t>
      </w:r>
      <w:r w:rsidR="009D3088">
        <w:rPr>
          <w:rFonts w:cs="Arial"/>
          <w:szCs w:val="22"/>
        </w:rPr>
        <w:t xml:space="preserve"> what constitutes a higher or lower quality site.  </w:t>
      </w:r>
      <w:r>
        <w:rPr>
          <w:rFonts w:cs="Arial"/>
          <w:szCs w:val="22"/>
        </w:rPr>
        <w:t>Figure 5 revealed that there was more agreement among experts (and the model) at the lower end of the quality spectrum than the higher end.  This suggests that it is relatively clear what a ‘degraded’ site looks like, but that there are many ways that a site can be in good condition, with no clear agreement about what is best among relatively intact sites of varying structure and species composition.</w:t>
      </w:r>
    </w:p>
    <w:p w:rsidR="00652C52" w:rsidRPr="00DA5BF1" w:rsidRDefault="00652C52" w:rsidP="006836BA">
      <w:pPr>
        <w:spacing w:afterLines="113" w:after="271" w:line="240" w:lineRule="atLeast"/>
        <w:rPr>
          <w:rFonts w:cs="Arial"/>
          <w:szCs w:val="22"/>
        </w:rPr>
      </w:pPr>
      <w:r w:rsidRPr="00DA5BF1">
        <w:rPr>
          <w:rFonts w:cs="Arial"/>
          <w:szCs w:val="22"/>
        </w:rPr>
        <w:t xml:space="preserve">It is important to note that the expert opinion set spanned a wide range of ‘specialties’, including animal ecology, botany, vegetation disturbance ecology and land management (Figure 2).  Thus, the metric is a generalist metric that speaks for this wide-ranging community of experts.  It is possible that differently tailored metrics would better suit each particular ‘specialty’.  For example, there may be an optimal metric which speaks for </w:t>
      </w:r>
      <w:r w:rsidR="009D3088">
        <w:rPr>
          <w:rFonts w:cs="Arial"/>
          <w:szCs w:val="22"/>
        </w:rPr>
        <w:t xml:space="preserve">wading </w:t>
      </w:r>
      <w:r w:rsidRPr="00DA5BF1">
        <w:rPr>
          <w:rFonts w:cs="Arial"/>
          <w:szCs w:val="22"/>
        </w:rPr>
        <w:t>bird experts, which is different from that which speaks for botanists.  Some studies have indeed shown that the identity and affiliation of experts influences their evaluations or estimations (</w:t>
      </w:r>
      <w:proofErr w:type="spellStart"/>
      <w:r w:rsidRPr="00DA5BF1">
        <w:rPr>
          <w:rFonts w:cs="Arial"/>
          <w:szCs w:val="22"/>
        </w:rPr>
        <w:t>Ananda</w:t>
      </w:r>
      <w:proofErr w:type="spellEnd"/>
      <w:r w:rsidRPr="00DA5BF1">
        <w:rPr>
          <w:rFonts w:cs="Arial"/>
          <w:szCs w:val="22"/>
        </w:rPr>
        <w:t xml:space="preserve"> &amp; Hearth 2003; Dolan et al. 2010; Rogers 2013).  Other studies have shown little or no effect, including the grassland quality metric developed for use within the MSA project (Sinclair et al. 2015).  Further work could examine the impact of expert ‘specialty’ or affiliation on the performance of the metric, but it seems reasonable that the final metric </w:t>
      </w:r>
      <w:r w:rsidR="00DA5BF1" w:rsidRPr="00DA5BF1">
        <w:rPr>
          <w:rFonts w:cs="Arial"/>
          <w:szCs w:val="22"/>
        </w:rPr>
        <w:t xml:space="preserve">in the current context </w:t>
      </w:r>
      <w:r w:rsidRPr="00DA5BF1">
        <w:rPr>
          <w:rFonts w:cs="Arial"/>
          <w:szCs w:val="22"/>
        </w:rPr>
        <w:t>speaks for a wide range of experts.</w:t>
      </w:r>
    </w:p>
    <w:p w:rsidR="00652C52" w:rsidRPr="00DA5BF1" w:rsidRDefault="00652C52" w:rsidP="006836BA">
      <w:pPr>
        <w:spacing w:afterLines="113" w:after="271" w:line="240" w:lineRule="atLeast"/>
        <w:rPr>
          <w:rFonts w:cs="Arial"/>
          <w:szCs w:val="22"/>
        </w:rPr>
      </w:pPr>
      <w:r w:rsidRPr="00DA5BF1">
        <w:rPr>
          <w:rFonts w:cs="Arial"/>
          <w:szCs w:val="22"/>
        </w:rPr>
        <w:t>The results of management can be interpreted differently by different stakeholders, and these differing views can lead to controversy and a lack of acceptance by some parties (e.g. Brown and Donovan 2013).  The quality metric described here explicitly seeks to avoid controversy in the evaluation of ecological change. It is inherently inclusive and consultative, and this is directly demonstrable. Provided the relevant stakeholders have been covered in the opinion-set (see Figure 3), a change in quality measured by the metric should be widely a</w:t>
      </w:r>
      <w:r w:rsidR="00DA5BF1" w:rsidRPr="00DA5BF1">
        <w:rPr>
          <w:rFonts w:cs="Arial"/>
          <w:szCs w:val="22"/>
        </w:rPr>
        <w:t xml:space="preserve">ccepted by most stakeholders.  </w:t>
      </w:r>
      <w:r w:rsidRPr="00DA5BF1">
        <w:rPr>
          <w:rFonts w:cs="Arial"/>
          <w:szCs w:val="22"/>
        </w:rPr>
        <w:t>Despite this, the predicted scores may sometimes be markedly different from the opinions of certain experts, because the model attempts to find the central tendency of the divergent expert opinion (see Figures 4 and 5).  It is anticipated that such experts will acknowledge and accept the means of derivation (c.f. election results in a democratic state).</w:t>
      </w:r>
    </w:p>
    <w:p w:rsidR="00652C52" w:rsidRPr="00DA5BF1" w:rsidRDefault="00652C52" w:rsidP="006836BA">
      <w:pPr>
        <w:spacing w:afterLines="113" w:after="271" w:line="240" w:lineRule="atLeast"/>
        <w:rPr>
          <w:rFonts w:cs="Arial"/>
          <w:szCs w:val="22"/>
        </w:rPr>
      </w:pPr>
      <w:r w:rsidRPr="00DA5BF1">
        <w:rPr>
          <w:rFonts w:cs="Arial"/>
          <w:szCs w:val="22"/>
        </w:rPr>
        <w:t>It was noted in the introduction that habitat fragmentation</w:t>
      </w:r>
      <w:r w:rsidR="00DA5BF1" w:rsidRPr="00DA5BF1">
        <w:rPr>
          <w:rFonts w:cs="Arial"/>
          <w:szCs w:val="22"/>
        </w:rPr>
        <w:t xml:space="preserve"> and the nature of the surrounding vegetation</w:t>
      </w:r>
      <w:r w:rsidRPr="00DA5BF1">
        <w:rPr>
          <w:rFonts w:cs="Arial"/>
          <w:szCs w:val="22"/>
        </w:rPr>
        <w:t xml:space="preserve"> is a major facto</w:t>
      </w:r>
      <w:r w:rsidR="00DA5BF1" w:rsidRPr="00DA5BF1">
        <w:rPr>
          <w:rFonts w:cs="Arial"/>
          <w:szCs w:val="22"/>
        </w:rPr>
        <w:t>r impacting on the ecology of SHW</w:t>
      </w:r>
      <w:r w:rsidRPr="00DA5BF1">
        <w:rPr>
          <w:rFonts w:cs="Arial"/>
          <w:szCs w:val="22"/>
        </w:rPr>
        <w:t>.  The metric presented here does not take into account the area of the site in question</w:t>
      </w:r>
      <w:r w:rsidR="00DA5BF1" w:rsidRPr="00DA5BF1">
        <w:rPr>
          <w:rFonts w:cs="Arial"/>
          <w:szCs w:val="22"/>
        </w:rPr>
        <w:t>, not its context</w:t>
      </w:r>
      <w:r w:rsidRPr="00DA5BF1">
        <w:rPr>
          <w:rFonts w:cs="Arial"/>
          <w:szCs w:val="22"/>
        </w:rPr>
        <w:t>.  In the MSA context, this is rarely likely to be important, because the metric is designed to be applied to data from plots of fixed size</w:t>
      </w:r>
      <w:r w:rsidR="00DA5BF1" w:rsidRPr="00DA5BF1">
        <w:rPr>
          <w:rFonts w:cs="Arial"/>
          <w:szCs w:val="22"/>
        </w:rPr>
        <w:t xml:space="preserve"> within much larger conservation areas</w:t>
      </w:r>
      <w:r w:rsidRPr="00DA5BF1">
        <w:rPr>
          <w:rFonts w:cs="Arial"/>
          <w:szCs w:val="22"/>
        </w:rPr>
        <w:t>.  If, however, it was necessary to prioritise the overall quality of sites of different size, it would be necessary to evaluate the relationship between site quality and area.</w:t>
      </w:r>
    </w:p>
    <w:p w:rsidR="00652C52" w:rsidRPr="00750357" w:rsidRDefault="00652C52" w:rsidP="000C5B57">
      <w:pPr>
        <w:pStyle w:val="Caption"/>
        <w:sectPr w:rsidR="00652C52" w:rsidRPr="00750357" w:rsidSect="0024007D">
          <w:headerReference w:type="first" r:id="rId29"/>
          <w:footerReference w:type="first" r:id="rId30"/>
          <w:pgSz w:w="11907" w:h="16840" w:code="9"/>
          <w:pgMar w:top="1134" w:right="1134" w:bottom="1134" w:left="1134" w:header="709" w:footer="567" w:gutter="0"/>
          <w:cols w:space="708"/>
          <w:formProt w:val="0"/>
          <w:titlePg/>
          <w:docGrid w:linePitch="360"/>
        </w:sectPr>
      </w:pPr>
    </w:p>
    <w:p w:rsidR="00750357" w:rsidRDefault="00750357" w:rsidP="00750357">
      <w:pPr>
        <w:pStyle w:val="HA"/>
      </w:pPr>
      <w:bookmarkStart w:id="23" w:name="_Toc443044156"/>
      <w:r>
        <w:lastRenderedPageBreak/>
        <w:t>References</w:t>
      </w:r>
      <w:bookmarkEnd w:id="23"/>
    </w:p>
    <w:p w:rsidR="006661D1" w:rsidRPr="006A11DD" w:rsidRDefault="006661D1" w:rsidP="006661D1">
      <w:pPr>
        <w:spacing w:afterLines="113" w:after="271" w:line="240" w:lineRule="atLeast"/>
        <w:rPr>
          <w:rFonts w:cs="Arial"/>
          <w:szCs w:val="22"/>
        </w:rPr>
      </w:pPr>
      <w:proofErr w:type="spellStart"/>
      <w:r w:rsidRPr="006A11DD">
        <w:rPr>
          <w:rFonts w:cs="Arial"/>
          <w:szCs w:val="22"/>
        </w:rPr>
        <w:t>Ananda</w:t>
      </w:r>
      <w:proofErr w:type="spellEnd"/>
      <w:r w:rsidRPr="006A11DD">
        <w:rPr>
          <w:rFonts w:cs="Arial"/>
          <w:szCs w:val="22"/>
        </w:rPr>
        <w:t xml:space="preserve">, J. &amp; </w:t>
      </w:r>
      <w:proofErr w:type="spellStart"/>
      <w:r w:rsidRPr="006A11DD">
        <w:rPr>
          <w:rFonts w:cs="Arial"/>
          <w:szCs w:val="22"/>
        </w:rPr>
        <w:t>Herath</w:t>
      </w:r>
      <w:proofErr w:type="spellEnd"/>
      <w:r w:rsidRPr="006A11DD">
        <w:rPr>
          <w:rFonts w:cs="Arial"/>
          <w:szCs w:val="22"/>
        </w:rPr>
        <w:t xml:space="preserve">, G. (2003). Incorporating stakeholder values into regional forest planning: a value function approach. </w:t>
      </w:r>
      <w:r w:rsidRPr="006A11DD">
        <w:rPr>
          <w:rFonts w:cs="Arial"/>
          <w:i/>
          <w:szCs w:val="22"/>
        </w:rPr>
        <w:t>Ecological Economics</w:t>
      </w:r>
      <w:r w:rsidRPr="006A11DD">
        <w:rPr>
          <w:rFonts w:cs="Arial"/>
          <w:szCs w:val="22"/>
        </w:rPr>
        <w:t>, 45, 75-90.</w:t>
      </w:r>
    </w:p>
    <w:p w:rsidR="006661D1" w:rsidRPr="006A11DD" w:rsidRDefault="006661D1" w:rsidP="006661D1">
      <w:pPr>
        <w:spacing w:afterLines="113" w:after="271" w:line="240" w:lineRule="atLeast"/>
        <w:rPr>
          <w:rFonts w:cs="Arial"/>
          <w:szCs w:val="22"/>
        </w:rPr>
      </w:pPr>
      <w:proofErr w:type="spellStart"/>
      <w:r w:rsidRPr="006A11DD">
        <w:rPr>
          <w:rFonts w:cs="Arial"/>
          <w:szCs w:val="22"/>
        </w:rPr>
        <w:t>Blockeel</w:t>
      </w:r>
      <w:proofErr w:type="spellEnd"/>
      <w:r w:rsidRPr="006A11DD">
        <w:rPr>
          <w:rFonts w:cs="Arial"/>
          <w:szCs w:val="22"/>
        </w:rPr>
        <w:t xml:space="preserve">, H., De </w:t>
      </w:r>
      <w:proofErr w:type="spellStart"/>
      <w:r w:rsidRPr="006A11DD">
        <w:rPr>
          <w:rFonts w:cs="Arial"/>
          <w:szCs w:val="22"/>
        </w:rPr>
        <w:t>Raedt</w:t>
      </w:r>
      <w:proofErr w:type="spellEnd"/>
      <w:r w:rsidRPr="006A11DD">
        <w:rPr>
          <w:rFonts w:cs="Arial"/>
          <w:szCs w:val="22"/>
        </w:rPr>
        <w:t xml:space="preserve">, L. &amp; Ramon, J. (1998) Top-down induction of clustering trees. </w:t>
      </w:r>
      <w:r w:rsidRPr="006A11DD">
        <w:rPr>
          <w:rFonts w:cs="Arial"/>
          <w:i/>
          <w:szCs w:val="22"/>
        </w:rPr>
        <w:t>Proceedings of the 15th International Conference on Machine Learning</w:t>
      </w:r>
      <w:r w:rsidRPr="006A11DD">
        <w:rPr>
          <w:rFonts w:cs="Arial"/>
          <w:szCs w:val="22"/>
        </w:rPr>
        <w:t>, 55-63.</w:t>
      </w:r>
    </w:p>
    <w:p w:rsidR="006661D1" w:rsidRPr="006A11DD" w:rsidRDefault="006661D1" w:rsidP="006661D1">
      <w:pPr>
        <w:spacing w:afterLines="113" w:after="271" w:line="240" w:lineRule="atLeast"/>
        <w:rPr>
          <w:rFonts w:cs="Arial"/>
          <w:szCs w:val="22"/>
        </w:rPr>
      </w:pPr>
      <w:proofErr w:type="spellStart"/>
      <w:r w:rsidRPr="006A11DD">
        <w:rPr>
          <w:rFonts w:cs="Arial"/>
          <w:szCs w:val="22"/>
        </w:rPr>
        <w:t>Blockeel</w:t>
      </w:r>
      <w:proofErr w:type="spellEnd"/>
      <w:r w:rsidRPr="006A11DD">
        <w:rPr>
          <w:rFonts w:cs="Arial"/>
          <w:szCs w:val="22"/>
        </w:rPr>
        <w:t xml:space="preserve">, H., </w:t>
      </w:r>
      <w:proofErr w:type="spellStart"/>
      <w:r w:rsidRPr="006A11DD">
        <w:rPr>
          <w:rFonts w:cs="Arial"/>
          <w:szCs w:val="22"/>
        </w:rPr>
        <w:t>Džeroski,S</w:t>
      </w:r>
      <w:proofErr w:type="spellEnd"/>
      <w:r w:rsidRPr="006A11DD">
        <w:rPr>
          <w:rFonts w:cs="Arial"/>
          <w:szCs w:val="22"/>
        </w:rPr>
        <w:t xml:space="preserve">. &amp; </w:t>
      </w:r>
      <w:proofErr w:type="spellStart"/>
      <w:r w:rsidRPr="006A11DD">
        <w:rPr>
          <w:rFonts w:cs="Arial"/>
          <w:szCs w:val="22"/>
        </w:rPr>
        <w:t>Grbovic</w:t>
      </w:r>
      <w:proofErr w:type="spellEnd"/>
      <w:r w:rsidRPr="006A11DD">
        <w:rPr>
          <w:rFonts w:cs="Arial"/>
          <w:szCs w:val="22"/>
        </w:rPr>
        <w:t>, J. (1999) Simultaneous prediction of multiple chemical parameters of river water quality with TILDE, Proceedings of the Third European Conference on Principles of Data Mining and Knowledge Discovery (</w:t>
      </w:r>
      <w:proofErr w:type="spellStart"/>
      <w:r w:rsidRPr="006A11DD">
        <w:rPr>
          <w:rFonts w:cs="Arial"/>
          <w:szCs w:val="22"/>
        </w:rPr>
        <w:t>eds</w:t>
      </w:r>
      <w:proofErr w:type="spellEnd"/>
      <w:r w:rsidRPr="006A11DD">
        <w:rPr>
          <w:rFonts w:cs="Arial"/>
          <w:szCs w:val="22"/>
        </w:rPr>
        <w:t xml:space="preserve"> </w:t>
      </w:r>
      <w:proofErr w:type="spellStart"/>
      <w:r w:rsidRPr="006A11DD">
        <w:rPr>
          <w:rFonts w:cs="Arial"/>
          <w:szCs w:val="22"/>
        </w:rPr>
        <w:t>Zytkow</w:t>
      </w:r>
      <w:proofErr w:type="spellEnd"/>
      <w:r w:rsidRPr="006A11DD">
        <w:rPr>
          <w:rFonts w:cs="Arial"/>
          <w:szCs w:val="22"/>
        </w:rPr>
        <w:t>, J.M. and Rauch, J.) 1704, 32-40.</w:t>
      </w:r>
    </w:p>
    <w:p w:rsidR="006661D1" w:rsidRPr="006A11DD" w:rsidRDefault="006661D1" w:rsidP="006661D1">
      <w:pPr>
        <w:spacing w:afterLines="113" w:after="271" w:line="240" w:lineRule="atLeast"/>
        <w:rPr>
          <w:rFonts w:cs="Arial"/>
          <w:szCs w:val="22"/>
        </w:rPr>
      </w:pPr>
      <w:proofErr w:type="spellStart"/>
      <w:r w:rsidRPr="006A11DD">
        <w:rPr>
          <w:rFonts w:cs="Arial"/>
          <w:szCs w:val="22"/>
        </w:rPr>
        <w:t>Breiman</w:t>
      </w:r>
      <w:proofErr w:type="spellEnd"/>
      <w:r w:rsidRPr="006A11DD">
        <w:rPr>
          <w:rFonts w:cs="Arial"/>
          <w:szCs w:val="22"/>
        </w:rPr>
        <w:t xml:space="preserve">, L. (1996) Bagging predictors. </w:t>
      </w:r>
      <w:hyperlink r:id="rId31" w:tooltip="Machine Learning (journal)" w:history="1">
        <w:r w:rsidRPr="006A11DD">
          <w:rPr>
            <w:rFonts w:cs="Arial"/>
            <w:i/>
            <w:szCs w:val="22"/>
          </w:rPr>
          <w:t>Machine Learning</w:t>
        </w:r>
      </w:hyperlink>
      <w:r w:rsidRPr="006A11DD">
        <w:rPr>
          <w:rFonts w:cs="Arial"/>
          <w:szCs w:val="22"/>
        </w:rPr>
        <w:t xml:space="preserve">, 24(2), 123-140. </w:t>
      </w:r>
    </w:p>
    <w:p w:rsidR="006661D1" w:rsidRPr="006A11DD" w:rsidRDefault="006661D1" w:rsidP="006661D1">
      <w:pPr>
        <w:spacing w:afterLines="113" w:after="271" w:line="240" w:lineRule="atLeast"/>
        <w:rPr>
          <w:rFonts w:cs="Arial"/>
          <w:szCs w:val="22"/>
        </w:rPr>
      </w:pPr>
      <w:proofErr w:type="spellStart"/>
      <w:r w:rsidRPr="006A11DD">
        <w:rPr>
          <w:rFonts w:cs="Arial"/>
          <w:szCs w:val="22"/>
        </w:rPr>
        <w:t>Breiman</w:t>
      </w:r>
      <w:proofErr w:type="spellEnd"/>
      <w:r w:rsidRPr="006A11DD">
        <w:rPr>
          <w:rFonts w:cs="Arial"/>
          <w:szCs w:val="22"/>
        </w:rPr>
        <w:t xml:space="preserve">, L, Friedman, J., </w:t>
      </w:r>
      <w:proofErr w:type="spellStart"/>
      <w:r w:rsidRPr="006A11DD">
        <w:rPr>
          <w:rFonts w:cs="Arial"/>
          <w:szCs w:val="22"/>
        </w:rPr>
        <w:t>Olshen</w:t>
      </w:r>
      <w:proofErr w:type="spellEnd"/>
      <w:r w:rsidRPr="006A11DD">
        <w:rPr>
          <w:rFonts w:cs="Arial"/>
          <w:szCs w:val="22"/>
        </w:rPr>
        <w:t>. R., &amp; Stone, C. (1984) Classification and Regression Trees. Chapman &amp; Hall, New York.</w:t>
      </w:r>
    </w:p>
    <w:p w:rsidR="006A11DD" w:rsidRPr="006A11DD" w:rsidRDefault="006A11DD" w:rsidP="006661D1">
      <w:pPr>
        <w:spacing w:afterLines="113" w:after="271" w:line="240" w:lineRule="atLeast"/>
        <w:rPr>
          <w:rFonts w:cs="Arial"/>
          <w:szCs w:val="22"/>
        </w:rPr>
      </w:pPr>
      <w:r w:rsidRPr="006A11DD">
        <w:rPr>
          <w:rFonts w:cs="Arial"/>
          <w:szCs w:val="22"/>
        </w:rPr>
        <w:t xml:space="preserve">Brock MA, Nielsen DL, </w:t>
      </w:r>
      <w:proofErr w:type="spellStart"/>
      <w:r w:rsidRPr="006A11DD">
        <w:rPr>
          <w:rFonts w:cs="Arial"/>
          <w:szCs w:val="22"/>
        </w:rPr>
        <w:t>Shiel</w:t>
      </w:r>
      <w:proofErr w:type="spellEnd"/>
      <w:r w:rsidRPr="006A11DD">
        <w:rPr>
          <w:rFonts w:cs="Arial"/>
          <w:szCs w:val="22"/>
        </w:rPr>
        <w:t xml:space="preserve"> RJ, Green JD, Langley JD (2003) Drought and aquatic community resilience: the role of eggs and seeds in sediments of temporary wetlands. </w:t>
      </w:r>
      <w:r w:rsidRPr="006A11DD">
        <w:rPr>
          <w:rFonts w:cs="Arial"/>
          <w:i/>
          <w:szCs w:val="22"/>
        </w:rPr>
        <w:t>Freshwater Biology</w:t>
      </w:r>
      <w:r w:rsidRPr="006A11DD">
        <w:rPr>
          <w:rFonts w:cs="Arial"/>
          <w:szCs w:val="22"/>
        </w:rPr>
        <w:t>, 48, 1207-1218.</w:t>
      </w:r>
    </w:p>
    <w:p w:rsidR="006661D1" w:rsidRPr="006A11DD" w:rsidRDefault="006661D1" w:rsidP="006661D1">
      <w:pPr>
        <w:spacing w:afterLines="113" w:after="271" w:line="240" w:lineRule="atLeast"/>
        <w:rPr>
          <w:rFonts w:cs="Arial"/>
          <w:szCs w:val="22"/>
        </w:rPr>
      </w:pPr>
      <w:r w:rsidRPr="006A11DD">
        <w:rPr>
          <w:rFonts w:cs="Arial"/>
          <w:szCs w:val="22"/>
        </w:rPr>
        <w:t xml:space="preserve">Brown, G. G., &amp; Donovan, S. (2013) Escaping the National Forest Planning Quagmire: Using Public Participation GIS to Assess Acceptable National Forest Use. </w:t>
      </w:r>
      <w:r w:rsidRPr="006A11DD">
        <w:rPr>
          <w:rFonts w:cs="Arial"/>
          <w:i/>
          <w:szCs w:val="22"/>
        </w:rPr>
        <w:t>Journal of Forestry</w:t>
      </w:r>
      <w:r w:rsidRPr="006A11DD">
        <w:rPr>
          <w:rFonts w:cs="Arial"/>
          <w:szCs w:val="22"/>
        </w:rPr>
        <w:t>, 111, 115-125.</w:t>
      </w:r>
    </w:p>
    <w:p w:rsidR="006A11DD" w:rsidRPr="006A11DD" w:rsidRDefault="006A11DD" w:rsidP="006661D1">
      <w:pPr>
        <w:spacing w:afterLines="113" w:after="271" w:line="240" w:lineRule="atLeast"/>
        <w:rPr>
          <w:rFonts w:cs="Arial"/>
          <w:szCs w:val="22"/>
        </w:rPr>
      </w:pPr>
      <w:r w:rsidRPr="006A11DD">
        <w:rPr>
          <w:rFonts w:cs="Arial"/>
          <w:szCs w:val="22"/>
        </w:rPr>
        <w:t xml:space="preserve">Deil U (2005) A review on habitats, plant traits and vegetation of ephemeral wetlands – a global perspective. </w:t>
      </w:r>
      <w:proofErr w:type="spellStart"/>
      <w:r w:rsidRPr="006A11DD">
        <w:rPr>
          <w:rFonts w:cs="Arial"/>
          <w:i/>
          <w:szCs w:val="22"/>
        </w:rPr>
        <w:t>Phytocoenologia</w:t>
      </w:r>
      <w:proofErr w:type="spellEnd"/>
      <w:r w:rsidRPr="006A11DD">
        <w:rPr>
          <w:rFonts w:cs="Arial"/>
          <w:szCs w:val="22"/>
        </w:rPr>
        <w:t xml:space="preserve"> 35, 533-706.</w:t>
      </w:r>
    </w:p>
    <w:p w:rsidR="006661D1" w:rsidRDefault="006661D1" w:rsidP="006661D1">
      <w:pPr>
        <w:spacing w:afterLines="113" w:after="271" w:line="240" w:lineRule="atLeast"/>
        <w:rPr>
          <w:rFonts w:cs="Arial"/>
          <w:szCs w:val="22"/>
        </w:rPr>
      </w:pPr>
      <w:r w:rsidRPr="006A11DD">
        <w:rPr>
          <w:rFonts w:cs="Arial"/>
          <w:szCs w:val="22"/>
        </w:rPr>
        <w:t>DEPI (2013</w:t>
      </w:r>
      <w:r w:rsidR="00414F48">
        <w:rPr>
          <w:rFonts w:cs="Arial"/>
          <w:szCs w:val="22"/>
        </w:rPr>
        <w:t>a</w:t>
      </w:r>
      <w:r w:rsidRPr="006A11DD">
        <w:rPr>
          <w:rFonts w:cs="Arial"/>
          <w:szCs w:val="22"/>
        </w:rPr>
        <w:t>) Biodiversity Conservation Strategy for Melbourne's Growth Corridors. Department of Environment and Primary Industries, Melbourne, Victoria.</w:t>
      </w:r>
    </w:p>
    <w:p w:rsidR="00414F48" w:rsidRPr="006A11DD" w:rsidRDefault="00414F48" w:rsidP="006661D1">
      <w:pPr>
        <w:spacing w:afterLines="113" w:after="271" w:line="240" w:lineRule="atLeast"/>
        <w:rPr>
          <w:rFonts w:cs="Arial"/>
          <w:szCs w:val="22"/>
        </w:rPr>
      </w:pPr>
      <w:r>
        <w:rPr>
          <w:rFonts w:cs="Arial"/>
          <w:szCs w:val="22"/>
        </w:rPr>
        <w:t xml:space="preserve">DEPI (2013b) The impact of Melbourne’s growth on ‘seasonal herbaceous wetlands (freshwater) of the temperate lowland plains’. </w:t>
      </w:r>
      <w:r w:rsidRPr="006A11DD">
        <w:rPr>
          <w:rFonts w:cs="Arial"/>
          <w:szCs w:val="22"/>
        </w:rPr>
        <w:t>Department of Environment and Primary Industries, Melbourne, Victoria.</w:t>
      </w:r>
    </w:p>
    <w:p w:rsidR="006661D1" w:rsidRPr="006A11DD" w:rsidRDefault="006661D1" w:rsidP="006661D1">
      <w:pPr>
        <w:spacing w:afterLines="113" w:after="271" w:line="240" w:lineRule="atLeast"/>
        <w:rPr>
          <w:rFonts w:cs="Arial"/>
          <w:szCs w:val="22"/>
        </w:rPr>
      </w:pPr>
      <w:proofErr w:type="spellStart"/>
      <w:r w:rsidRPr="006A11DD">
        <w:rPr>
          <w:rFonts w:cs="Arial"/>
          <w:szCs w:val="22"/>
        </w:rPr>
        <w:t>Donlan</w:t>
      </w:r>
      <w:proofErr w:type="spellEnd"/>
      <w:r w:rsidRPr="006A11DD">
        <w:rPr>
          <w:rFonts w:cs="Arial"/>
          <w:szCs w:val="22"/>
        </w:rPr>
        <w:t xml:space="preserve">, C., Wingfield, D. K., Crowder, L. B. &amp; Wilcox, C. (2010). Using expert opinion surveys to rank threats to endangered species: a case study with sea turtles. </w:t>
      </w:r>
      <w:r w:rsidRPr="006A11DD">
        <w:rPr>
          <w:rFonts w:cs="Arial"/>
          <w:i/>
          <w:szCs w:val="22"/>
        </w:rPr>
        <w:t>Conservation Biology</w:t>
      </w:r>
      <w:r w:rsidRPr="006A11DD">
        <w:rPr>
          <w:rFonts w:cs="Arial"/>
          <w:szCs w:val="22"/>
        </w:rPr>
        <w:t>, 24, 1586-1595.</w:t>
      </w:r>
    </w:p>
    <w:p w:rsidR="003958A8" w:rsidRDefault="003958A8" w:rsidP="006661D1">
      <w:pPr>
        <w:spacing w:afterLines="113" w:after="271" w:line="240" w:lineRule="atLeast"/>
        <w:rPr>
          <w:rFonts w:cs="Arial"/>
          <w:szCs w:val="22"/>
        </w:rPr>
      </w:pPr>
      <w:proofErr w:type="spellStart"/>
      <w:r w:rsidRPr="006661D1">
        <w:rPr>
          <w:rFonts w:cs="Arial"/>
          <w:szCs w:val="22"/>
        </w:rPr>
        <w:t>Dorrough</w:t>
      </w:r>
      <w:proofErr w:type="spellEnd"/>
      <w:r w:rsidRPr="006661D1">
        <w:rPr>
          <w:rFonts w:cs="Arial"/>
          <w:szCs w:val="22"/>
        </w:rPr>
        <w:t xml:space="preserve"> J, </w:t>
      </w:r>
      <w:proofErr w:type="spellStart"/>
      <w:r w:rsidRPr="006661D1">
        <w:rPr>
          <w:rFonts w:cs="Arial"/>
          <w:szCs w:val="22"/>
        </w:rPr>
        <w:t>Scroggie</w:t>
      </w:r>
      <w:proofErr w:type="spellEnd"/>
      <w:r w:rsidRPr="006661D1">
        <w:rPr>
          <w:rFonts w:cs="Arial"/>
          <w:szCs w:val="22"/>
        </w:rPr>
        <w:t xml:space="preserve"> MP (2008) Plant responses to agricultural intensification. </w:t>
      </w:r>
      <w:r w:rsidRPr="006661D1">
        <w:rPr>
          <w:rFonts w:cs="Arial"/>
          <w:i/>
          <w:szCs w:val="22"/>
        </w:rPr>
        <w:t>Journal of Applied Ecology</w:t>
      </w:r>
      <w:r>
        <w:rPr>
          <w:rFonts w:cs="Arial"/>
          <w:szCs w:val="22"/>
        </w:rPr>
        <w:t>,</w:t>
      </w:r>
      <w:r w:rsidRPr="006661D1">
        <w:rPr>
          <w:rFonts w:cs="Arial"/>
          <w:szCs w:val="22"/>
        </w:rPr>
        <w:t xml:space="preserve"> 45</w:t>
      </w:r>
      <w:r>
        <w:rPr>
          <w:rFonts w:cs="Arial"/>
          <w:szCs w:val="22"/>
        </w:rPr>
        <w:t>, 1274-1283.</w:t>
      </w:r>
    </w:p>
    <w:p w:rsidR="006A11DD" w:rsidRPr="006A11DD" w:rsidRDefault="006A11DD" w:rsidP="006661D1">
      <w:pPr>
        <w:spacing w:afterLines="113" w:after="271" w:line="240" w:lineRule="atLeast"/>
        <w:rPr>
          <w:rFonts w:cs="Arial"/>
          <w:szCs w:val="22"/>
        </w:rPr>
      </w:pPr>
      <w:r w:rsidRPr="006A11DD">
        <w:rPr>
          <w:rFonts w:cs="Arial"/>
          <w:szCs w:val="22"/>
        </w:rPr>
        <w:t xml:space="preserve">James CS, Capon SJ, White MG, </w:t>
      </w:r>
      <w:proofErr w:type="spellStart"/>
      <w:r w:rsidRPr="006A11DD">
        <w:rPr>
          <w:rFonts w:cs="Arial"/>
          <w:szCs w:val="22"/>
        </w:rPr>
        <w:t>Rayburg</w:t>
      </w:r>
      <w:proofErr w:type="spellEnd"/>
      <w:r w:rsidRPr="006A11DD">
        <w:rPr>
          <w:rFonts w:cs="Arial"/>
          <w:szCs w:val="22"/>
        </w:rPr>
        <w:t xml:space="preserve"> SC, </w:t>
      </w:r>
      <w:proofErr w:type="spellStart"/>
      <w:r w:rsidRPr="006A11DD">
        <w:rPr>
          <w:rFonts w:cs="Arial"/>
          <w:szCs w:val="22"/>
        </w:rPr>
        <w:t>Thoms</w:t>
      </w:r>
      <w:proofErr w:type="spellEnd"/>
      <w:r w:rsidRPr="006A11DD">
        <w:rPr>
          <w:rFonts w:cs="Arial"/>
          <w:szCs w:val="22"/>
        </w:rPr>
        <w:t xml:space="preserve"> MC (2007) Spatial variability of the soil seed bank in a heterogeneous ephemeral wetland system in semi-arid Australia. </w:t>
      </w:r>
      <w:r w:rsidRPr="006A11DD">
        <w:rPr>
          <w:rFonts w:cs="Arial"/>
          <w:i/>
          <w:szCs w:val="22"/>
        </w:rPr>
        <w:t>Plant Ecology</w:t>
      </w:r>
      <w:r w:rsidRPr="006A11DD">
        <w:rPr>
          <w:rFonts w:cs="Arial"/>
          <w:szCs w:val="22"/>
        </w:rPr>
        <w:t xml:space="preserve"> 190, 205-217.</w:t>
      </w:r>
    </w:p>
    <w:p w:rsidR="006661D1" w:rsidRPr="006A11DD" w:rsidRDefault="006661D1" w:rsidP="006661D1">
      <w:pPr>
        <w:spacing w:afterLines="113" w:after="271" w:line="240" w:lineRule="atLeast"/>
        <w:rPr>
          <w:rFonts w:cs="Arial"/>
          <w:szCs w:val="22"/>
        </w:rPr>
      </w:pPr>
      <w:r w:rsidRPr="006A11DD">
        <w:rPr>
          <w:rFonts w:cs="Arial"/>
          <w:szCs w:val="22"/>
        </w:rPr>
        <w:t xml:space="preserve">Keith, D. &amp; </w:t>
      </w:r>
      <w:proofErr w:type="spellStart"/>
      <w:r w:rsidRPr="006A11DD">
        <w:rPr>
          <w:rFonts w:cs="Arial"/>
          <w:szCs w:val="22"/>
        </w:rPr>
        <w:t>Gorrod</w:t>
      </w:r>
      <w:proofErr w:type="spellEnd"/>
      <w:r w:rsidRPr="006A11DD">
        <w:rPr>
          <w:rFonts w:cs="Arial"/>
          <w:szCs w:val="22"/>
        </w:rPr>
        <w:t xml:space="preserve">, E. (2006) The meanings of vegetation condition. </w:t>
      </w:r>
      <w:r w:rsidRPr="006A11DD">
        <w:rPr>
          <w:rFonts w:cs="Arial"/>
          <w:i/>
          <w:szCs w:val="22"/>
        </w:rPr>
        <w:t>Ecological Management &amp; Restoration</w:t>
      </w:r>
      <w:r w:rsidRPr="006A11DD">
        <w:rPr>
          <w:rFonts w:cs="Arial"/>
          <w:szCs w:val="22"/>
        </w:rPr>
        <w:t>, 7, S7-S9.</w:t>
      </w:r>
    </w:p>
    <w:p w:rsidR="006661D1" w:rsidRPr="006A11DD" w:rsidRDefault="006661D1" w:rsidP="006661D1">
      <w:pPr>
        <w:spacing w:afterLines="113" w:after="271" w:line="240" w:lineRule="atLeast"/>
        <w:rPr>
          <w:rFonts w:cs="Arial"/>
          <w:szCs w:val="22"/>
        </w:rPr>
      </w:pPr>
      <w:r w:rsidRPr="006A11DD">
        <w:rPr>
          <w:rFonts w:cs="Arial"/>
          <w:szCs w:val="22"/>
        </w:rPr>
        <w:t xml:space="preserve">Kim, K., &amp; Park, J. (2009) A survey of applications of artificial intelligence algorithms in eco-environmental modelling. </w:t>
      </w:r>
      <w:r w:rsidRPr="006A11DD">
        <w:rPr>
          <w:rFonts w:cs="Arial"/>
          <w:i/>
          <w:szCs w:val="22"/>
        </w:rPr>
        <w:t>Environmental Engineering Research</w:t>
      </w:r>
      <w:r w:rsidRPr="006A11DD">
        <w:rPr>
          <w:rFonts w:cs="Arial"/>
          <w:szCs w:val="22"/>
        </w:rPr>
        <w:t>, 14, 102-110</w:t>
      </w:r>
    </w:p>
    <w:p w:rsidR="006A11DD" w:rsidRPr="006A11DD" w:rsidRDefault="006A11DD" w:rsidP="006661D1">
      <w:pPr>
        <w:spacing w:afterLines="113" w:after="271" w:line="240" w:lineRule="atLeast"/>
        <w:rPr>
          <w:rFonts w:cs="Arial"/>
          <w:szCs w:val="22"/>
        </w:rPr>
      </w:pPr>
      <w:r w:rsidRPr="006A11DD">
        <w:rPr>
          <w:rFonts w:cs="Arial"/>
          <w:szCs w:val="22"/>
        </w:rPr>
        <w:t xml:space="preserve">Knowles L, Iles J, Lu Y, Kobayashi T, Wen L (2012) Phosphorus dynamics in an ephemeral wetland ecosystem after re-flooding. </w:t>
      </w:r>
      <w:r w:rsidRPr="006A11DD">
        <w:rPr>
          <w:rFonts w:cs="Arial"/>
          <w:i/>
          <w:szCs w:val="22"/>
        </w:rPr>
        <w:t>Environmental Modelling &amp; Software,</w:t>
      </w:r>
      <w:r w:rsidRPr="006A11DD">
        <w:rPr>
          <w:rFonts w:cs="Arial"/>
          <w:szCs w:val="22"/>
        </w:rPr>
        <w:t xml:space="preserve"> 35, 31-37.</w:t>
      </w:r>
    </w:p>
    <w:p w:rsidR="0009049D" w:rsidRDefault="0009049D" w:rsidP="006661D1">
      <w:pPr>
        <w:spacing w:afterLines="113" w:after="271" w:line="240" w:lineRule="atLeast"/>
        <w:rPr>
          <w:rFonts w:cs="Arial"/>
          <w:szCs w:val="22"/>
        </w:rPr>
      </w:pPr>
      <w:r w:rsidRPr="0009049D">
        <w:rPr>
          <w:rFonts w:cs="Arial"/>
          <w:szCs w:val="22"/>
        </w:rPr>
        <w:lastRenderedPageBreak/>
        <w:t xml:space="preserve">Oliver, I. (2002). An expert panel-based approach to the assessment of vegetation condition within the context of biodiversity conservation: Stage 1: the identification of condition indicators. </w:t>
      </w:r>
      <w:r w:rsidRPr="0009049D">
        <w:rPr>
          <w:rFonts w:cs="Arial"/>
          <w:i/>
          <w:szCs w:val="22"/>
        </w:rPr>
        <w:t>Ecological Indicators</w:t>
      </w:r>
      <w:r w:rsidRPr="0009049D">
        <w:rPr>
          <w:rFonts w:cs="Arial"/>
          <w:szCs w:val="22"/>
        </w:rPr>
        <w:t>, 2(3), 223-237</w:t>
      </w:r>
    </w:p>
    <w:p w:rsidR="006661D1" w:rsidRPr="006A11DD" w:rsidRDefault="006661D1" w:rsidP="006661D1">
      <w:pPr>
        <w:spacing w:afterLines="113" w:after="271" w:line="240" w:lineRule="atLeast"/>
        <w:rPr>
          <w:rFonts w:cs="Arial"/>
          <w:szCs w:val="22"/>
        </w:rPr>
      </w:pPr>
      <w:proofErr w:type="spellStart"/>
      <w:r w:rsidRPr="006A11DD">
        <w:rPr>
          <w:rFonts w:cs="Arial"/>
          <w:szCs w:val="22"/>
        </w:rPr>
        <w:t>Parkes</w:t>
      </w:r>
      <w:proofErr w:type="spellEnd"/>
      <w:r w:rsidRPr="006A11DD">
        <w:rPr>
          <w:rFonts w:cs="Arial"/>
          <w:szCs w:val="22"/>
        </w:rPr>
        <w:t xml:space="preserve">, D., Newell, G. &amp; </w:t>
      </w:r>
      <w:proofErr w:type="spellStart"/>
      <w:r w:rsidRPr="006A11DD">
        <w:rPr>
          <w:rFonts w:cs="Arial"/>
          <w:szCs w:val="22"/>
        </w:rPr>
        <w:t>Cheal</w:t>
      </w:r>
      <w:proofErr w:type="spellEnd"/>
      <w:r w:rsidRPr="006A11DD">
        <w:rPr>
          <w:rFonts w:cs="Arial"/>
          <w:szCs w:val="22"/>
        </w:rPr>
        <w:t xml:space="preserve">, D. (2003) Assessing the quality of native vegetation: the ‘habitat hectares’ approach. </w:t>
      </w:r>
      <w:r w:rsidRPr="006A11DD">
        <w:rPr>
          <w:rFonts w:cs="Arial"/>
          <w:i/>
          <w:szCs w:val="22"/>
        </w:rPr>
        <w:t>Ecological Management &amp; Restoration</w:t>
      </w:r>
      <w:r w:rsidRPr="006A11DD">
        <w:rPr>
          <w:rFonts w:cs="Arial"/>
          <w:szCs w:val="22"/>
        </w:rPr>
        <w:t>, 4, S29-S38.</w:t>
      </w:r>
    </w:p>
    <w:p w:rsidR="003958A8" w:rsidRDefault="003958A8" w:rsidP="006661D1">
      <w:pPr>
        <w:spacing w:afterLines="113" w:after="271" w:line="240" w:lineRule="atLeast"/>
        <w:rPr>
          <w:rFonts w:cs="Arial"/>
          <w:szCs w:val="22"/>
        </w:rPr>
      </w:pPr>
      <w:r w:rsidRPr="006661D1">
        <w:rPr>
          <w:rFonts w:cs="Arial"/>
          <w:szCs w:val="22"/>
        </w:rPr>
        <w:t xml:space="preserve">Prober, S. M. &amp; Lunt, I. D. (2009) Restoration of </w:t>
      </w:r>
      <w:proofErr w:type="spellStart"/>
      <w:r w:rsidRPr="002A6775">
        <w:rPr>
          <w:rFonts w:cs="Arial"/>
          <w:i/>
          <w:szCs w:val="22"/>
        </w:rPr>
        <w:t>Themeda</w:t>
      </w:r>
      <w:proofErr w:type="spellEnd"/>
      <w:r w:rsidRPr="002A6775">
        <w:rPr>
          <w:rFonts w:cs="Arial"/>
          <w:i/>
          <w:szCs w:val="22"/>
        </w:rPr>
        <w:t xml:space="preserve"> </w:t>
      </w:r>
      <w:proofErr w:type="spellStart"/>
      <w:r w:rsidRPr="002A6775">
        <w:rPr>
          <w:rFonts w:cs="Arial"/>
          <w:i/>
          <w:szCs w:val="22"/>
        </w:rPr>
        <w:t>australis</w:t>
      </w:r>
      <w:proofErr w:type="spellEnd"/>
      <w:r w:rsidRPr="006661D1">
        <w:rPr>
          <w:rFonts w:cs="Arial"/>
          <w:szCs w:val="22"/>
        </w:rPr>
        <w:t xml:space="preserve"> swards suppresses soil nitrate and enhances ecological resistance to invasion by exotic annuals. </w:t>
      </w:r>
      <w:r w:rsidRPr="006661D1">
        <w:rPr>
          <w:rFonts w:cs="Arial"/>
          <w:i/>
          <w:szCs w:val="22"/>
        </w:rPr>
        <w:t>Biological invasions</w:t>
      </w:r>
      <w:r>
        <w:rPr>
          <w:rFonts w:cs="Arial"/>
          <w:szCs w:val="22"/>
        </w:rPr>
        <w:t>, 11, 171-181.</w:t>
      </w:r>
    </w:p>
    <w:p w:rsidR="006661D1" w:rsidRPr="006A11DD" w:rsidRDefault="006661D1" w:rsidP="006661D1">
      <w:pPr>
        <w:spacing w:afterLines="113" w:after="271" w:line="240" w:lineRule="atLeast"/>
        <w:rPr>
          <w:rFonts w:cs="Arial"/>
          <w:szCs w:val="22"/>
        </w:rPr>
      </w:pPr>
      <w:r w:rsidRPr="006A11DD">
        <w:rPr>
          <w:rFonts w:cs="Arial"/>
          <w:szCs w:val="22"/>
        </w:rPr>
        <w:t xml:space="preserve">R Development Core Team (2014). R: A language and environment for statistical computing. R Foundation for Statistical Computing, Vienna, Austria. URL </w:t>
      </w:r>
      <w:hyperlink r:id="rId32" w:history="1">
        <w:r w:rsidRPr="006A11DD">
          <w:rPr>
            <w:rFonts w:cs="Arial"/>
            <w:szCs w:val="22"/>
          </w:rPr>
          <w:t>http://www.R-project.org/</w:t>
        </w:r>
      </w:hyperlink>
      <w:r w:rsidRPr="006A11DD">
        <w:rPr>
          <w:rFonts w:cs="Arial"/>
          <w:szCs w:val="22"/>
        </w:rPr>
        <w:t xml:space="preserve"> [accessed 11 July 2014].</w:t>
      </w:r>
    </w:p>
    <w:p w:rsidR="006661D1" w:rsidRPr="006A11DD" w:rsidRDefault="006661D1" w:rsidP="006661D1">
      <w:pPr>
        <w:spacing w:afterLines="113" w:after="271" w:line="240" w:lineRule="atLeast"/>
        <w:rPr>
          <w:rFonts w:cs="Arial"/>
          <w:szCs w:val="22"/>
        </w:rPr>
      </w:pPr>
      <w:r w:rsidRPr="006A11DD">
        <w:rPr>
          <w:rFonts w:cs="Arial"/>
          <w:szCs w:val="22"/>
        </w:rPr>
        <w:t xml:space="preserve">Rogers, A. A. 2013. Public and expert preference divergence: evidence from a choice experiment of marine reserves in Australia. </w:t>
      </w:r>
      <w:r w:rsidRPr="006A11DD">
        <w:rPr>
          <w:rFonts w:cs="Arial"/>
          <w:i/>
          <w:szCs w:val="22"/>
        </w:rPr>
        <w:t>Land Economics,</w:t>
      </w:r>
      <w:r w:rsidRPr="006A11DD">
        <w:rPr>
          <w:rFonts w:cs="Arial"/>
          <w:szCs w:val="22"/>
        </w:rPr>
        <w:t xml:space="preserve"> 89, 346–370.</w:t>
      </w:r>
    </w:p>
    <w:p w:rsidR="006661D1" w:rsidRPr="006A11DD" w:rsidRDefault="006661D1" w:rsidP="006661D1">
      <w:pPr>
        <w:spacing w:afterLines="113" w:after="271" w:line="240" w:lineRule="atLeast"/>
        <w:rPr>
          <w:rFonts w:cs="Arial"/>
          <w:szCs w:val="22"/>
        </w:rPr>
      </w:pPr>
      <w:r w:rsidRPr="006A11DD">
        <w:rPr>
          <w:rFonts w:cs="Arial"/>
          <w:szCs w:val="22"/>
        </w:rPr>
        <w:t xml:space="preserve">Sinclair, S.J., </w:t>
      </w:r>
      <w:proofErr w:type="spellStart"/>
      <w:r w:rsidRPr="006A11DD">
        <w:rPr>
          <w:rFonts w:cs="Arial"/>
          <w:szCs w:val="22"/>
        </w:rPr>
        <w:t>Griffioen</w:t>
      </w:r>
      <w:proofErr w:type="spellEnd"/>
      <w:r w:rsidRPr="006A11DD">
        <w:rPr>
          <w:rFonts w:cs="Arial"/>
          <w:szCs w:val="22"/>
        </w:rPr>
        <w:t xml:space="preserve">, P., Duncan, D.H., Millett-Riley, J.E. &amp; White, M.D. (2015). Quantifying ecosystem quality by </w:t>
      </w:r>
      <w:proofErr w:type="spellStart"/>
      <w:r w:rsidRPr="006A11DD">
        <w:rPr>
          <w:rFonts w:cs="Arial"/>
          <w:szCs w:val="22"/>
        </w:rPr>
        <w:t>modeling</w:t>
      </w:r>
      <w:proofErr w:type="spellEnd"/>
      <w:r w:rsidRPr="006A11DD">
        <w:rPr>
          <w:rFonts w:cs="Arial"/>
          <w:szCs w:val="22"/>
        </w:rPr>
        <w:t xml:space="preserve"> multi-attribute expert opinion.  </w:t>
      </w:r>
      <w:r w:rsidRPr="006A11DD">
        <w:rPr>
          <w:rFonts w:cs="Arial"/>
          <w:i/>
          <w:szCs w:val="22"/>
        </w:rPr>
        <w:t>Ecological Applications</w:t>
      </w:r>
      <w:r w:rsidRPr="006A11DD">
        <w:rPr>
          <w:rFonts w:cs="Arial"/>
          <w:szCs w:val="22"/>
        </w:rPr>
        <w:t>, 26, 1463-1477.</w:t>
      </w:r>
    </w:p>
    <w:p w:rsidR="006661D1" w:rsidRPr="00BC3962" w:rsidRDefault="006661D1" w:rsidP="006661D1">
      <w:pPr>
        <w:spacing w:line="480" w:lineRule="auto"/>
        <w:ind w:left="720" w:hanging="720"/>
        <w:rPr>
          <w:rFonts w:ascii="Times New Roman" w:hAnsi="Times New Roman"/>
          <w:color w:val="FF0000"/>
        </w:rPr>
      </w:pPr>
      <w:r w:rsidRPr="00073DA5">
        <w:rPr>
          <w:rFonts w:ascii="Times New Roman" w:hAnsi="Times New Roman"/>
          <w:b/>
          <w:bCs/>
          <w:color w:val="FF0000"/>
          <w:sz w:val="28"/>
          <w:szCs w:val="28"/>
        </w:rPr>
        <w:br w:type="page"/>
      </w:r>
    </w:p>
    <w:p w:rsidR="006661D1" w:rsidRPr="006661D1" w:rsidRDefault="006661D1" w:rsidP="006661D1">
      <w:pPr>
        <w:pStyle w:val="HA"/>
      </w:pPr>
      <w:bookmarkStart w:id="24" w:name="_Toc443044157"/>
      <w:r w:rsidRPr="006661D1">
        <w:lastRenderedPageBreak/>
        <w:t>Appendix 1</w:t>
      </w:r>
      <w:r>
        <w:t>: Elicitation instructions</w:t>
      </w:r>
      <w:bookmarkEnd w:id="24"/>
    </w:p>
    <w:p w:rsidR="006661D1" w:rsidRPr="005850A3" w:rsidRDefault="006661D1" w:rsidP="005850A3">
      <w:pPr>
        <w:rPr>
          <w:rFonts w:cs="Arial"/>
          <w:b/>
          <w:color w:val="228591"/>
          <w:sz w:val="28"/>
        </w:rPr>
      </w:pPr>
      <w:r w:rsidRPr="005850A3">
        <w:rPr>
          <w:rFonts w:cs="Arial"/>
          <w:b/>
          <w:color w:val="228591"/>
          <w:sz w:val="28"/>
        </w:rPr>
        <w:t>Instructions given to expert participants</w:t>
      </w:r>
    </w:p>
    <w:p w:rsidR="006661D1" w:rsidRDefault="006661D1" w:rsidP="006661D1"/>
    <w:p w:rsidR="006661D1" w:rsidRPr="005850A3" w:rsidRDefault="00856EC2" w:rsidP="00C9671D">
      <w:pPr>
        <w:pStyle w:val="ListParagraph"/>
        <w:numPr>
          <w:ilvl w:val="0"/>
          <w:numId w:val="22"/>
        </w:numPr>
        <w:spacing w:afterLines="113" w:after="271" w:line="240" w:lineRule="atLeast"/>
        <w:rPr>
          <w:rFonts w:cs="Arial"/>
          <w:szCs w:val="22"/>
        </w:rPr>
      </w:pPr>
      <w:r>
        <w:rPr>
          <w:rFonts w:cs="Arial"/>
          <w:szCs w:val="22"/>
        </w:rPr>
        <w:t>Please check that you have 18</w:t>
      </w:r>
      <w:r w:rsidR="006661D1" w:rsidRPr="005850A3">
        <w:rPr>
          <w:rFonts w:cs="Arial"/>
          <w:szCs w:val="22"/>
        </w:rPr>
        <w:t xml:space="preserve"> cards.  Each</w:t>
      </w:r>
      <w:r>
        <w:rPr>
          <w:rFonts w:cs="Arial"/>
          <w:szCs w:val="22"/>
        </w:rPr>
        <w:t xml:space="preserve"> card describes an imaginary SHW</w:t>
      </w:r>
      <w:r w:rsidR="006661D1" w:rsidRPr="005850A3">
        <w:rPr>
          <w:rFonts w:cs="Arial"/>
          <w:szCs w:val="22"/>
        </w:rPr>
        <w:t xml:space="preserve"> site</w:t>
      </w:r>
      <w:r>
        <w:rPr>
          <w:rFonts w:cs="Arial"/>
          <w:szCs w:val="22"/>
        </w:rPr>
        <w:t>, in the ‘drawing down’ after inundation phase of the hydrological cycle</w:t>
      </w:r>
      <w:r w:rsidR="006661D1" w:rsidRPr="005850A3">
        <w:rPr>
          <w:rFonts w:cs="Arial"/>
          <w:szCs w:val="22"/>
        </w:rPr>
        <w:t>.</w:t>
      </w:r>
    </w:p>
    <w:p w:rsidR="006661D1" w:rsidRPr="005850A3" w:rsidRDefault="006661D1" w:rsidP="00C9671D">
      <w:pPr>
        <w:pStyle w:val="ListParagraph"/>
        <w:numPr>
          <w:ilvl w:val="0"/>
          <w:numId w:val="22"/>
        </w:numPr>
        <w:spacing w:afterLines="113" w:after="271" w:line="240" w:lineRule="atLeast"/>
        <w:rPr>
          <w:rFonts w:cs="Arial"/>
          <w:szCs w:val="22"/>
        </w:rPr>
      </w:pPr>
      <w:r w:rsidRPr="005850A3">
        <w:rPr>
          <w:rFonts w:cs="Arial"/>
          <w:szCs w:val="22"/>
        </w:rPr>
        <w:t>Ra</w:t>
      </w:r>
      <w:r w:rsidR="00856EC2">
        <w:rPr>
          <w:rFonts w:cs="Arial"/>
          <w:szCs w:val="22"/>
        </w:rPr>
        <w:t>nk the 18</w:t>
      </w:r>
      <w:r w:rsidRPr="005850A3">
        <w:rPr>
          <w:rFonts w:cs="Arial"/>
          <w:szCs w:val="22"/>
        </w:rPr>
        <w:t xml:space="preserve"> imaginary sites from best to worst by arranging the cards in order.  Tied ranks are permitted for sites of equivalent site quality.</w:t>
      </w:r>
    </w:p>
    <w:p w:rsidR="006661D1" w:rsidRPr="005850A3" w:rsidRDefault="006661D1" w:rsidP="00C9671D">
      <w:pPr>
        <w:pStyle w:val="ListParagraph"/>
        <w:numPr>
          <w:ilvl w:val="0"/>
          <w:numId w:val="22"/>
        </w:numPr>
        <w:spacing w:afterLines="113" w:after="271" w:line="240" w:lineRule="atLeast"/>
        <w:rPr>
          <w:rFonts w:cs="Arial"/>
          <w:szCs w:val="22"/>
        </w:rPr>
      </w:pPr>
      <w:r w:rsidRPr="005850A3">
        <w:rPr>
          <w:rFonts w:cs="Arial"/>
          <w:szCs w:val="22"/>
        </w:rPr>
        <w:t>Assign a “quality score ” or “value” to the sites in the following format:</w:t>
      </w:r>
    </w:p>
    <w:p w:rsidR="006661D1" w:rsidRPr="005850A3" w:rsidRDefault="006661D1" w:rsidP="00C9671D">
      <w:pPr>
        <w:pStyle w:val="ListParagraph"/>
        <w:numPr>
          <w:ilvl w:val="1"/>
          <w:numId w:val="23"/>
        </w:numPr>
        <w:spacing w:afterLines="113" w:after="271" w:line="240" w:lineRule="atLeast"/>
        <w:rPr>
          <w:rFonts w:cs="Arial"/>
          <w:szCs w:val="22"/>
        </w:rPr>
      </w:pPr>
      <w:r w:rsidRPr="005850A3">
        <w:rPr>
          <w:rFonts w:cs="Arial"/>
          <w:szCs w:val="22"/>
        </w:rPr>
        <w:t>0 = lowest quality (worst) possible site you can imagine</w:t>
      </w:r>
    </w:p>
    <w:p w:rsidR="006661D1" w:rsidRPr="005850A3" w:rsidRDefault="006661D1" w:rsidP="00C9671D">
      <w:pPr>
        <w:pStyle w:val="ListParagraph"/>
        <w:numPr>
          <w:ilvl w:val="1"/>
          <w:numId w:val="23"/>
        </w:numPr>
        <w:spacing w:afterLines="113" w:after="271" w:line="240" w:lineRule="atLeast"/>
        <w:rPr>
          <w:rFonts w:cs="Arial"/>
          <w:szCs w:val="22"/>
        </w:rPr>
      </w:pPr>
      <w:r w:rsidRPr="005850A3">
        <w:rPr>
          <w:rFonts w:cs="Arial"/>
          <w:szCs w:val="22"/>
        </w:rPr>
        <w:t>100 = highest quality (best) possible site you can imagine</w:t>
      </w:r>
    </w:p>
    <w:p w:rsidR="006661D1" w:rsidRPr="005850A3" w:rsidRDefault="006661D1" w:rsidP="00C9671D">
      <w:pPr>
        <w:pStyle w:val="ListParagraph"/>
        <w:numPr>
          <w:ilvl w:val="1"/>
          <w:numId w:val="23"/>
        </w:numPr>
        <w:spacing w:afterLines="113" w:after="271" w:line="240" w:lineRule="atLeast"/>
        <w:rPr>
          <w:rFonts w:cs="Arial"/>
          <w:szCs w:val="22"/>
        </w:rPr>
      </w:pPr>
      <w:r w:rsidRPr="005850A3">
        <w:rPr>
          <w:rFonts w:cs="Arial"/>
          <w:szCs w:val="22"/>
        </w:rPr>
        <w:t>Use 5 point increments (0,5,10,15,20…</w:t>
      </w:r>
      <w:proofErr w:type="spellStart"/>
      <w:r w:rsidRPr="005850A3">
        <w:rPr>
          <w:rFonts w:cs="Arial"/>
          <w:szCs w:val="22"/>
        </w:rPr>
        <w:t>etc</w:t>
      </w:r>
      <w:proofErr w:type="spellEnd"/>
      <w:r w:rsidRPr="005850A3">
        <w:rPr>
          <w:rFonts w:cs="Arial"/>
          <w:szCs w:val="22"/>
        </w:rPr>
        <w:t>)</w:t>
      </w:r>
    </w:p>
    <w:p w:rsidR="006661D1" w:rsidRPr="005850A3" w:rsidRDefault="006661D1" w:rsidP="00C9671D">
      <w:pPr>
        <w:pStyle w:val="ListParagraph"/>
        <w:numPr>
          <w:ilvl w:val="1"/>
          <w:numId w:val="23"/>
        </w:numPr>
        <w:spacing w:afterLines="113" w:after="271" w:line="240" w:lineRule="atLeast"/>
        <w:rPr>
          <w:rFonts w:cs="Arial"/>
          <w:szCs w:val="22"/>
        </w:rPr>
      </w:pPr>
      <w:r w:rsidRPr="005850A3">
        <w:rPr>
          <w:rFonts w:cs="Arial"/>
          <w:szCs w:val="22"/>
        </w:rPr>
        <w:t>Multiple sites can be given the same score if they are of equivalent value</w:t>
      </w:r>
    </w:p>
    <w:p w:rsidR="006661D1" w:rsidRPr="005850A3" w:rsidRDefault="006661D1" w:rsidP="00C9671D">
      <w:pPr>
        <w:pStyle w:val="ListParagraph"/>
        <w:numPr>
          <w:ilvl w:val="1"/>
          <w:numId w:val="23"/>
        </w:numPr>
        <w:spacing w:afterLines="113" w:after="271" w:line="240" w:lineRule="atLeast"/>
        <w:rPr>
          <w:rFonts w:cs="Arial"/>
          <w:szCs w:val="22"/>
        </w:rPr>
      </w:pPr>
      <w:r w:rsidRPr="005850A3">
        <w:rPr>
          <w:rFonts w:cs="Arial"/>
          <w:szCs w:val="22"/>
        </w:rPr>
        <w:t>The sites do not need to be evenly spread (e.g. You can have most of the sites above 80, and a few at zero.)</w:t>
      </w:r>
    </w:p>
    <w:p w:rsidR="006661D1" w:rsidRDefault="006661D1" w:rsidP="00C9671D">
      <w:pPr>
        <w:pStyle w:val="ListParagraph"/>
        <w:numPr>
          <w:ilvl w:val="0"/>
          <w:numId w:val="22"/>
        </w:numPr>
        <w:spacing w:afterLines="113" w:after="271" w:line="240" w:lineRule="atLeast"/>
        <w:rPr>
          <w:rFonts w:cs="Arial"/>
          <w:szCs w:val="22"/>
        </w:rPr>
      </w:pPr>
      <w:r w:rsidRPr="005850A3">
        <w:rPr>
          <w:rFonts w:cs="Arial"/>
          <w:szCs w:val="22"/>
        </w:rPr>
        <w:t>If you can imagine sites better or worse than the range of cards in your set, such that none of the cards warrant a score 0 and/or 100, create your own site to provide a score of 0 and/or 100, by writing new numbers on a card, and providing a score.  Please also score the printed card that you wrote on.</w:t>
      </w:r>
    </w:p>
    <w:p w:rsidR="00856EC2" w:rsidRPr="005850A3" w:rsidRDefault="00856EC2" w:rsidP="00C9671D">
      <w:pPr>
        <w:pStyle w:val="ListParagraph"/>
        <w:numPr>
          <w:ilvl w:val="0"/>
          <w:numId w:val="22"/>
        </w:numPr>
        <w:spacing w:afterLines="113" w:after="271" w:line="240" w:lineRule="atLeast"/>
        <w:rPr>
          <w:rFonts w:cs="Arial"/>
          <w:szCs w:val="22"/>
        </w:rPr>
      </w:pPr>
      <w:r>
        <w:rPr>
          <w:rFonts w:cs="Arial"/>
          <w:szCs w:val="22"/>
        </w:rPr>
        <w:t>Now repeat for ‘dry’ phase set of 18 cards.</w:t>
      </w:r>
    </w:p>
    <w:p w:rsidR="006661D1" w:rsidRDefault="006661D1" w:rsidP="005850A3">
      <w:pPr>
        <w:rPr>
          <w:rFonts w:cs="Arial"/>
          <w:b/>
          <w:color w:val="228591"/>
          <w:sz w:val="28"/>
        </w:rPr>
      </w:pPr>
      <w:r w:rsidRPr="005850A3">
        <w:rPr>
          <w:rFonts w:cs="Arial"/>
          <w:b/>
          <w:color w:val="228591"/>
          <w:sz w:val="28"/>
        </w:rPr>
        <w:t>Notes on the conception of ‘Value’</w:t>
      </w:r>
    </w:p>
    <w:p w:rsidR="00866A1A" w:rsidRDefault="00866A1A" w:rsidP="00866A1A">
      <w:r>
        <w:t>Consider the value of the sites in any / all of the following terms:</w:t>
      </w:r>
    </w:p>
    <w:p w:rsidR="00866A1A" w:rsidRDefault="00866A1A" w:rsidP="00866A1A">
      <w:pPr>
        <w:numPr>
          <w:ilvl w:val="0"/>
          <w:numId w:val="27"/>
        </w:numPr>
      </w:pPr>
      <w:r>
        <w:t>habitat for animals or plants (e.g. contribution to the persistence of species),</w:t>
      </w:r>
    </w:p>
    <w:p w:rsidR="00866A1A" w:rsidRDefault="00866A1A" w:rsidP="00866A1A">
      <w:pPr>
        <w:numPr>
          <w:ilvl w:val="0"/>
          <w:numId w:val="27"/>
        </w:numPr>
      </w:pPr>
      <w:r>
        <w:t>the current balance between native and exotic species,</w:t>
      </w:r>
    </w:p>
    <w:p w:rsidR="00866A1A" w:rsidRDefault="00866A1A" w:rsidP="00866A1A">
      <w:pPr>
        <w:numPr>
          <w:ilvl w:val="0"/>
          <w:numId w:val="27"/>
        </w:numPr>
      </w:pPr>
      <w:r>
        <w:t>species diversity,</w:t>
      </w:r>
    </w:p>
    <w:p w:rsidR="00866A1A" w:rsidRDefault="00866A1A" w:rsidP="00866A1A">
      <w:pPr>
        <w:numPr>
          <w:ilvl w:val="0"/>
          <w:numId w:val="27"/>
        </w:numPr>
      </w:pPr>
      <w:r>
        <w:t>the abundance of particular species or life-forms (e.g. as a genetic resource for evolutionary processes, or as a seed supply),</w:t>
      </w:r>
    </w:p>
    <w:p w:rsidR="00866A1A" w:rsidRDefault="00866A1A" w:rsidP="00866A1A">
      <w:pPr>
        <w:numPr>
          <w:ilvl w:val="0"/>
          <w:numId w:val="27"/>
        </w:numPr>
      </w:pPr>
      <w:r>
        <w:t>the value to society as an aesthetic, recreational or educational asset,</w:t>
      </w:r>
    </w:p>
    <w:p w:rsidR="00866A1A" w:rsidRDefault="00866A1A" w:rsidP="00866A1A">
      <w:pPr>
        <w:numPr>
          <w:ilvl w:val="0"/>
          <w:numId w:val="27"/>
        </w:numPr>
      </w:pPr>
      <w:r>
        <w:t>how important or desirable the site should be for government agencies or conservation organisations to protect,</w:t>
      </w:r>
    </w:p>
    <w:p w:rsidR="00866A1A" w:rsidRDefault="00866A1A" w:rsidP="00866A1A">
      <w:pPr>
        <w:numPr>
          <w:ilvl w:val="0"/>
          <w:numId w:val="27"/>
        </w:numPr>
      </w:pPr>
      <w:r>
        <w:t>how much you, as an expert, “like” the vegetation.</w:t>
      </w:r>
    </w:p>
    <w:p w:rsidR="00866A1A" w:rsidRDefault="00866A1A" w:rsidP="00866A1A">
      <w:r>
        <w:t>Please try NOT to introduce the following considerations.  We acknowledge they are important, but they will not be dealt with in this exercise:</w:t>
      </w:r>
    </w:p>
    <w:p w:rsidR="00866A1A" w:rsidRDefault="00866A1A" w:rsidP="00866A1A">
      <w:pPr>
        <w:numPr>
          <w:ilvl w:val="0"/>
          <w:numId w:val="26"/>
        </w:numPr>
      </w:pPr>
      <w:r>
        <w:t>The actual dollar cost of maintaining or improving the vegetation,</w:t>
      </w:r>
    </w:p>
    <w:p w:rsidR="00866A1A" w:rsidRDefault="00866A1A" w:rsidP="00866A1A">
      <w:pPr>
        <w:numPr>
          <w:ilvl w:val="0"/>
          <w:numId w:val="26"/>
        </w:numPr>
      </w:pPr>
      <w:r>
        <w:t>The likely future for the site (whether good or bad),</w:t>
      </w:r>
    </w:p>
    <w:p w:rsidR="00866A1A" w:rsidRDefault="00866A1A" w:rsidP="00866A1A">
      <w:pPr>
        <w:numPr>
          <w:ilvl w:val="0"/>
          <w:numId w:val="26"/>
        </w:numPr>
      </w:pPr>
      <w:r>
        <w:t>The liability or danger the site poses to other sites (e.g. as weed or pest harbour; as a fire hazard),</w:t>
      </w:r>
    </w:p>
    <w:p w:rsidR="00866A1A" w:rsidRDefault="00866A1A" w:rsidP="00866A1A">
      <w:pPr>
        <w:numPr>
          <w:ilvl w:val="0"/>
          <w:numId w:val="26"/>
        </w:numPr>
      </w:pPr>
      <w:r>
        <w:t>Any presumed size or spatial context of the site.</w:t>
      </w:r>
    </w:p>
    <w:p w:rsidR="00866A1A" w:rsidRPr="005850A3" w:rsidRDefault="00866A1A" w:rsidP="005850A3">
      <w:pPr>
        <w:rPr>
          <w:rFonts w:cs="Arial"/>
          <w:b/>
          <w:color w:val="228591"/>
          <w:sz w:val="28"/>
        </w:rPr>
      </w:pPr>
    </w:p>
    <w:p w:rsidR="006661D1" w:rsidRDefault="006661D1" w:rsidP="005850A3">
      <w:pPr>
        <w:rPr>
          <w:rFonts w:cs="Arial"/>
          <w:b/>
          <w:color w:val="228591"/>
          <w:sz w:val="28"/>
        </w:rPr>
      </w:pPr>
      <w:r w:rsidRPr="005850A3">
        <w:rPr>
          <w:rFonts w:cs="Arial"/>
          <w:b/>
          <w:color w:val="228591"/>
          <w:sz w:val="28"/>
        </w:rPr>
        <w:t>Notes on the d</w:t>
      </w:r>
      <w:r w:rsidR="005850A3">
        <w:rPr>
          <w:rFonts w:cs="Arial"/>
          <w:b/>
          <w:color w:val="228591"/>
          <w:sz w:val="28"/>
        </w:rPr>
        <w:t>escription of sites</w:t>
      </w:r>
    </w:p>
    <w:p w:rsidR="00866A1A" w:rsidRDefault="00866A1A" w:rsidP="00866A1A">
      <w:pPr>
        <w:numPr>
          <w:ilvl w:val="0"/>
          <w:numId w:val="28"/>
        </w:numPr>
      </w:pPr>
      <w:r>
        <w:t>Assume the sites were once (‘naturally’) covered by ‘Seasonal Herbaceous Wetlands (Freshwater) of the Temperate Lowland Plains”.  This community is a shallow ephemeral freshwater wetland community of fertile plains (clays), dominated by a mix of grasses, sedges, rushes, ferns and herbs.  It is almost devoid of woody plants.  It fills sporadically (not necessarily every year, any season) from local rainfall events, and is not connected to groundwater or riverine / floodplain flows.</w:t>
      </w:r>
    </w:p>
    <w:p w:rsidR="00866A1A" w:rsidRDefault="00866A1A" w:rsidP="00866A1A">
      <w:pPr>
        <w:numPr>
          <w:ilvl w:val="0"/>
          <w:numId w:val="28"/>
        </w:numPr>
      </w:pPr>
      <w:r>
        <w:t>The sites are of the same indeterminate size (if people insist on imagining a size, imagine a square 1 ha site for all cards),</w:t>
      </w:r>
    </w:p>
    <w:p w:rsidR="00866A1A" w:rsidRDefault="00866A1A" w:rsidP="00866A1A">
      <w:pPr>
        <w:numPr>
          <w:ilvl w:val="0"/>
          <w:numId w:val="28"/>
        </w:numPr>
      </w:pPr>
      <w:r>
        <w:t>Some sites are rocky, notably if on basalt plains.</w:t>
      </w:r>
    </w:p>
    <w:p w:rsidR="00866A1A" w:rsidRDefault="00866A1A" w:rsidP="00866A1A">
      <w:pPr>
        <w:numPr>
          <w:ilvl w:val="0"/>
          <w:numId w:val="28"/>
        </w:numPr>
      </w:pPr>
      <w:r>
        <w:t>We know that not all sites are likely or even plausible, please treat such sites as a thought experiment, we need the data anyway.</w:t>
      </w:r>
    </w:p>
    <w:p w:rsidR="00866A1A" w:rsidRDefault="00866A1A" w:rsidP="00866A1A">
      <w:pPr>
        <w:numPr>
          <w:ilvl w:val="0"/>
          <w:numId w:val="28"/>
        </w:numPr>
      </w:pPr>
      <w:r>
        <w:lastRenderedPageBreak/>
        <w:t>The cover values are absolute covers (note overlapping cover may exceed 100%).</w:t>
      </w:r>
    </w:p>
    <w:p w:rsidR="00866A1A" w:rsidRDefault="00866A1A" w:rsidP="00866A1A">
      <w:pPr>
        <w:numPr>
          <w:ilvl w:val="0"/>
          <w:numId w:val="28"/>
        </w:numPr>
      </w:pPr>
      <w:r>
        <w:t>The cover values are 0, 1 (including very low covers), 5, 10, then 5 point increments.</w:t>
      </w:r>
    </w:p>
    <w:p w:rsidR="00866A1A" w:rsidRDefault="00866A1A" w:rsidP="00866A1A">
      <w:pPr>
        <w:numPr>
          <w:ilvl w:val="0"/>
          <w:numId w:val="28"/>
        </w:numPr>
      </w:pPr>
      <w:r>
        <w:t xml:space="preserve">The cover of “Annual native forbs” is included </w:t>
      </w:r>
      <w:r w:rsidRPr="00FF3F6C">
        <w:rPr>
          <w:i/>
        </w:rPr>
        <w:t>within</w:t>
      </w:r>
      <w:r>
        <w:t xml:space="preserve"> the cover of “all native forbs” .</w:t>
      </w:r>
    </w:p>
    <w:p w:rsidR="00866A1A" w:rsidRDefault="00866A1A" w:rsidP="00866A1A">
      <w:pPr>
        <w:numPr>
          <w:ilvl w:val="0"/>
          <w:numId w:val="28"/>
        </w:numPr>
      </w:pPr>
      <w:r>
        <w:t>The substrate = “as natural” if the site has never been disturbed or de-rocked for cropping.  “cropped” means that the natural surface has been ripped and flattened to allow cropping, and any rocks taken off site, leaving rock cover at negligible levels. This may have been many years ago.</w:t>
      </w:r>
    </w:p>
    <w:p w:rsidR="00866A1A" w:rsidRDefault="00866A1A" w:rsidP="00866A1A">
      <w:pPr>
        <w:numPr>
          <w:ilvl w:val="0"/>
          <w:numId w:val="28"/>
        </w:numPr>
      </w:pPr>
      <w:r>
        <w:t>The sites are described as they appear in Spring-early Summer.</w:t>
      </w:r>
    </w:p>
    <w:p w:rsidR="00866A1A" w:rsidRDefault="00866A1A" w:rsidP="00866A1A"/>
    <w:p w:rsidR="00866A1A" w:rsidRDefault="00866A1A" w:rsidP="00866A1A">
      <w:r>
        <w:t>Drawdown phase =</w:t>
      </w:r>
    </w:p>
    <w:p w:rsidR="00866A1A" w:rsidRDefault="00866A1A" w:rsidP="00866A1A">
      <w:pPr>
        <w:numPr>
          <w:ilvl w:val="0"/>
          <w:numId w:val="29"/>
        </w:numPr>
      </w:pPr>
      <w:r>
        <w:t>Observed in Late Spring</w:t>
      </w:r>
    </w:p>
    <w:p w:rsidR="00866A1A" w:rsidRDefault="00866A1A" w:rsidP="00866A1A">
      <w:pPr>
        <w:numPr>
          <w:ilvl w:val="0"/>
          <w:numId w:val="29"/>
        </w:numPr>
      </w:pPr>
      <w:r>
        <w:t>Filled recently</w:t>
      </w:r>
    </w:p>
    <w:p w:rsidR="00866A1A" w:rsidRDefault="00866A1A" w:rsidP="00866A1A">
      <w:pPr>
        <w:numPr>
          <w:ilvl w:val="0"/>
          <w:numId w:val="29"/>
        </w:numPr>
      </w:pPr>
      <w:r>
        <w:t>Starting to evaporate, standing water in parts, exposed mud in parts.</w:t>
      </w:r>
    </w:p>
    <w:p w:rsidR="00866A1A" w:rsidRDefault="00866A1A" w:rsidP="00866A1A">
      <w:pPr>
        <w:numPr>
          <w:ilvl w:val="0"/>
          <w:numId w:val="29"/>
        </w:numPr>
      </w:pPr>
      <w:r>
        <w:t>Assumed full expression of native species</w:t>
      </w:r>
    </w:p>
    <w:p w:rsidR="00866A1A" w:rsidRDefault="00866A1A" w:rsidP="00866A1A"/>
    <w:p w:rsidR="00866A1A" w:rsidRDefault="00866A1A" w:rsidP="00866A1A">
      <w:r>
        <w:t xml:space="preserve">Dry phase = </w:t>
      </w:r>
    </w:p>
    <w:p w:rsidR="00866A1A" w:rsidRDefault="00866A1A" w:rsidP="00866A1A">
      <w:pPr>
        <w:numPr>
          <w:ilvl w:val="0"/>
          <w:numId w:val="29"/>
        </w:numPr>
      </w:pPr>
      <w:r>
        <w:t>Observed in Late Spring</w:t>
      </w:r>
    </w:p>
    <w:p w:rsidR="00866A1A" w:rsidRDefault="00866A1A" w:rsidP="00866A1A">
      <w:pPr>
        <w:numPr>
          <w:ilvl w:val="0"/>
          <w:numId w:val="29"/>
        </w:numPr>
      </w:pPr>
      <w:r>
        <w:t>No surface water for 2 years.</w:t>
      </w:r>
    </w:p>
    <w:p w:rsidR="00866A1A" w:rsidRDefault="00866A1A" w:rsidP="00866A1A">
      <w:pPr>
        <w:numPr>
          <w:ilvl w:val="0"/>
          <w:numId w:val="29"/>
        </w:numPr>
      </w:pPr>
      <w:r>
        <w:t>Rainfall for last 6 months &lt;75% average.</w:t>
      </w:r>
    </w:p>
    <w:p w:rsidR="00866A1A" w:rsidRDefault="00866A1A" w:rsidP="00866A1A">
      <w:pPr>
        <w:numPr>
          <w:ilvl w:val="0"/>
          <w:numId w:val="29"/>
        </w:numPr>
      </w:pPr>
      <w:r>
        <w:t>= drought but not catastrophic (2015 fits dry phase)</w:t>
      </w:r>
    </w:p>
    <w:p w:rsidR="00866A1A" w:rsidRPr="00866A1A" w:rsidRDefault="00866A1A" w:rsidP="005850A3">
      <w:pPr>
        <w:numPr>
          <w:ilvl w:val="0"/>
          <w:numId w:val="29"/>
        </w:numPr>
      </w:pPr>
      <w:r>
        <w:t>Assumed many native species are not observed , not reported on cards.</w:t>
      </w:r>
    </w:p>
    <w:p w:rsidR="006661D1" w:rsidRDefault="006661D1" w:rsidP="006661D1">
      <w:pPr>
        <w:rPr>
          <w:rFonts w:ascii="Cambria" w:hAnsi="Cambria" w:cs="Cambria"/>
          <w:b/>
          <w:bCs/>
          <w:color w:val="4F81BD"/>
          <w:sz w:val="36"/>
          <w:szCs w:val="36"/>
        </w:rPr>
      </w:pPr>
      <w:r>
        <w:rPr>
          <w:sz w:val="36"/>
          <w:szCs w:val="36"/>
        </w:rPr>
        <w:br w:type="page"/>
      </w:r>
    </w:p>
    <w:p w:rsidR="006661D1" w:rsidRPr="006661D1" w:rsidRDefault="006661D1" w:rsidP="006661D1">
      <w:pPr>
        <w:pStyle w:val="HA"/>
      </w:pPr>
      <w:bookmarkStart w:id="25" w:name="_Toc443044158"/>
      <w:r w:rsidRPr="006661D1">
        <w:lastRenderedPageBreak/>
        <w:t>Appendix 2</w:t>
      </w:r>
      <w:r>
        <w:t>: Comparison with random opinion set</w:t>
      </w:r>
      <w:bookmarkEnd w:id="25"/>
    </w:p>
    <w:p w:rsidR="006661D1" w:rsidRDefault="006661D1" w:rsidP="006661D1">
      <w:r>
        <w:t>The</w:t>
      </w:r>
      <w:r w:rsidRPr="001D3A06">
        <w:t xml:space="preserve"> order</w:t>
      </w:r>
      <w:r>
        <w:t>ing of the sites along the horizontal axis artificially imposes some appearance of a meaningful ‘linear’ structure in the dataset.  In order to appreciate how much t</w:t>
      </w:r>
      <w:r w:rsidR="00871243">
        <w:t>he SHW</w:t>
      </w:r>
      <w:r>
        <w:t xml:space="preserve"> opinion dataset differs from a random and meaningless set of evaluations, the plots below show both the actual set of responses (taken from Figure 4) with false random evaluations of the same number.  </w:t>
      </w:r>
    </w:p>
    <w:p w:rsidR="006661D1" w:rsidRDefault="006661D1" w:rsidP="006661D1"/>
    <w:p w:rsidR="006661D1" w:rsidRDefault="00837A5C" w:rsidP="006661D1">
      <w:r>
        <w:rPr>
          <w:noProof/>
          <w:lang w:eastAsia="en-AU"/>
        </w:rPr>
        <w:drawing>
          <wp:inline distT="0" distB="0" distL="0" distR="0">
            <wp:extent cx="6120765" cy="27806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W data feb.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765" cy="2780665"/>
                    </a:xfrm>
                    <a:prstGeom prst="rect">
                      <a:avLst/>
                    </a:prstGeom>
                  </pic:spPr>
                </pic:pic>
              </a:graphicData>
            </a:graphic>
          </wp:inline>
        </w:drawing>
      </w:r>
    </w:p>
    <w:p w:rsidR="00871243" w:rsidRDefault="00871243" w:rsidP="006661D1"/>
    <w:p w:rsidR="00871243" w:rsidRDefault="00871243" w:rsidP="006661D1"/>
    <w:p w:rsidR="006661D1" w:rsidRDefault="00837A5C" w:rsidP="006661D1">
      <w:r>
        <w:rPr>
          <w:noProof/>
          <w:lang w:eastAsia="en-AU"/>
        </w:rPr>
        <w:drawing>
          <wp:inline distT="0" distB="0" distL="0" distR="0">
            <wp:extent cx="6120765" cy="2631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W rand feb.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0765" cy="2631440"/>
                    </a:xfrm>
                    <a:prstGeom prst="rect">
                      <a:avLst/>
                    </a:prstGeom>
                  </pic:spPr>
                </pic:pic>
              </a:graphicData>
            </a:graphic>
          </wp:inline>
        </w:drawing>
      </w:r>
    </w:p>
    <w:p w:rsidR="006661D1" w:rsidRPr="00C44854" w:rsidRDefault="006661D1" w:rsidP="006661D1"/>
    <w:p w:rsidR="006661D1" w:rsidRDefault="006661D1" w:rsidP="006661D1">
      <w:pPr>
        <w:rPr>
          <w:rFonts w:ascii="Cambria" w:hAnsi="Cambria" w:cs="Cambria"/>
          <w:b/>
          <w:bCs/>
          <w:color w:val="4F81BD"/>
          <w:sz w:val="36"/>
          <w:szCs w:val="36"/>
        </w:rPr>
      </w:pPr>
      <w:r>
        <w:rPr>
          <w:sz w:val="36"/>
          <w:szCs w:val="36"/>
        </w:rPr>
        <w:br w:type="page"/>
      </w:r>
    </w:p>
    <w:p w:rsidR="006661D1" w:rsidRPr="006661D1" w:rsidRDefault="006661D1" w:rsidP="006661D1">
      <w:pPr>
        <w:pStyle w:val="HA"/>
      </w:pPr>
      <w:bookmarkStart w:id="26" w:name="_Toc443044159"/>
      <w:r w:rsidRPr="006661D1">
        <w:lastRenderedPageBreak/>
        <w:t>Appendix 3</w:t>
      </w:r>
      <w:r>
        <w:t>: Regression trees as statements</w:t>
      </w:r>
      <w:bookmarkEnd w:id="26"/>
    </w:p>
    <w:p w:rsidR="006661D1" w:rsidRPr="00076AA8" w:rsidRDefault="006661D1" w:rsidP="006661D1">
      <w:r w:rsidRPr="00076AA8">
        <w:t>The regression tree models are presented below as ‘if/then’ statements, suitable for use in an Excel spreadsheet.  The following steps must be followed in order t</w:t>
      </w:r>
      <w:r w:rsidR="00871243">
        <w:t>o derive a quality score for SHW</w:t>
      </w:r>
      <w:r w:rsidRPr="00076AA8">
        <w:t>:</w:t>
      </w:r>
    </w:p>
    <w:p w:rsidR="006661D1" w:rsidRDefault="006661D1" w:rsidP="00C9671D">
      <w:pPr>
        <w:pStyle w:val="ListParagraph"/>
        <w:numPr>
          <w:ilvl w:val="0"/>
          <w:numId w:val="19"/>
        </w:numPr>
        <w:spacing w:after="200" w:line="276" w:lineRule="auto"/>
        <w:contextualSpacing w:val="0"/>
        <w:rPr>
          <w:rFonts w:asciiTheme="minorHAnsi" w:eastAsiaTheme="minorHAnsi" w:hAnsiTheme="minorHAnsi" w:cstheme="minorBidi"/>
        </w:rPr>
      </w:pPr>
      <w:r w:rsidRPr="00076AA8">
        <w:rPr>
          <w:rFonts w:asciiTheme="minorHAnsi" w:eastAsiaTheme="minorHAnsi" w:hAnsiTheme="minorHAnsi" w:cstheme="minorBidi"/>
        </w:rPr>
        <w:t>The variable names in the statements must be replaced with references to input cells within the spreadsheet.</w:t>
      </w:r>
      <w:r>
        <w:rPr>
          <w:rFonts w:asciiTheme="minorHAnsi" w:eastAsiaTheme="minorHAnsi" w:hAnsiTheme="minorHAnsi" w:cstheme="minorBidi"/>
        </w:rPr>
        <w:t xml:space="preserve">  This has been done for the spreadsheet delivered along with this report.</w:t>
      </w:r>
    </w:p>
    <w:p w:rsidR="006661D1" w:rsidRPr="00076AA8" w:rsidRDefault="006661D1" w:rsidP="00C9671D">
      <w:pPr>
        <w:pStyle w:val="ListParagraph"/>
        <w:numPr>
          <w:ilvl w:val="0"/>
          <w:numId w:val="19"/>
        </w:numPr>
        <w:spacing w:after="200" w:line="276" w:lineRule="auto"/>
        <w:contextualSpacing w:val="0"/>
        <w:rPr>
          <w:rFonts w:asciiTheme="minorHAnsi" w:eastAsiaTheme="minorHAnsi" w:hAnsiTheme="minorHAnsi" w:cstheme="minorBidi"/>
        </w:rPr>
      </w:pPr>
      <w:r>
        <w:rPr>
          <w:rFonts w:asciiTheme="minorHAnsi" w:eastAsiaTheme="minorHAnsi" w:hAnsiTheme="minorHAnsi" w:cstheme="minorBidi"/>
        </w:rPr>
        <w:t>Values measured for each variable from real sites must be entered into the input cells, leading each statement to make a prediction.</w:t>
      </w:r>
    </w:p>
    <w:p w:rsidR="006661D1" w:rsidRDefault="006661D1" w:rsidP="00C9671D">
      <w:pPr>
        <w:pStyle w:val="ListParagraph"/>
        <w:numPr>
          <w:ilvl w:val="0"/>
          <w:numId w:val="19"/>
        </w:numPr>
        <w:spacing w:after="200" w:line="276" w:lineRule="auto"/>
        <w:contextualSpacing w:val="0"/>
        <w:rPr>
          <w:rFonts w:asciiTheme="minorHAnsi" w:eastAsiaTheme="minorHAnsi" w:hAnsiTheme="minorHAnsi" w:cstheme="minorBidi"/>
        </w:rPr>
      </w:pPr>
      <w:r>
        <w:rPr>
          <w:rFonts w:asciiTheme="minorHAnsi" w:eastAsiaTheme="minorHAnsi" w:hAnsiTheme="minorHAnsi" w:cstheme="minorBidi"/>
        </w:rPr>
        <w:t>The 30 separate prediction</w:t>
      </w:r>
      <w:r w:rsidRPr="00076AA8">
        <w:rPr>
          <w:rFonts w:asciiTheme="minorHAnsi" w:eastAsiaTheme="minorHAnsi" w:hAnsiTheme="minorHAnsi" w:cstheme="minorBidi"/>
        </w:rPr>
        <w:t>s</w:t>
      </w:r>
      <w:r>
        <w:rPr>
          <w:rFonts w:asciiTheme="minorHAnsi" w:eastAsiaTheme="minorHAnsi" w:hAnsiTheme="minorHAnsi" w:cstheme="minorBidi"/>
        </w:rPr>
        <w:t xml:space="preserve"> (30 trees)</w:t>
      </w:r>
      <w:r w:rsidRPr="00076AA8">
        <w:rPr>
          <w:rFonts w:asciiTheme="minorHAnsi" w:eastAsiaTheme="minorHAnsi" w:hAnsiTheme="minorHAnsi" w:cstheme="minorBidi"/>
        </w:rPr>
        <w:t xml:space="preserve"> must be combined into a</w:t>
      </w:r>
      <w:r>
        <w:rPr>
          <w:rFonts w:asciiTheme="minorHAnsi" w:eastAsiaTheme="minorHAnsi" w:hAnsiTheme="minorHAnsi" w:cstheme="minorBidi"/>
        </w:rPr>
        <w:t xml:space="preserve"> final prediction (</w:t>
      </w:r>
      <w:r w:rsidRPr="00076AA8">
        <w:rPr>
          <w:rFonts w:asciiTheme="minorHAnsi" w:eastAsiaTheme="minorHAnsi" w:hAnsiTheme="minorHAnsi" w:cstheme="minorBidi"/>
        </w:rPr>
        <w:t>ensemble</w:t>
      </w:r>
      <w:r>
        <w:rPr>
          <w:rFonts w:asciiTheme="minorHAnsi" w:eastAsiaTheme="minorHAnsi" w:hAnsiTheme="minorHAnsi" w:cstheme="minorBidi"/>
        </w:rPr>
        <w:t xml:space="preserve"> model)</w:t>
      </w:r>
      <w:r w:rsidRPr="00076AA8">
        <w:rPr>
          <w:rFonts w:asciiTheme="minorHAnsi" w:eastAsiaTheme="minorHAnsi" w:hAnsiTheme="minorHAnsi" w:cstheme="minorBidi"/>
        </w:rPr>
        <w:t xml:space="preserve"> by deriving the average prediction from all 30 models (i.e. an arithmetic mean).</w:t>
      </w:r>
    </w:p>
    <w:tbl>
      <w:tblPr>
        <w:tblW w:w="9390" w:type="dxa"/>
        <w:tblInd w:w="93" w:type="dxa"/>
        <w:tblLook w:val="04A0" w:firstRow="1" w:lastRow="0" w:firstColumn="1" w:lastColumn="0" w:noHBand="0" w:noVBand="1"/>
      </w:tblPr>
      <w:tblGrid>
        <w:gridCol w:w="9762"/>
      </w:tblGrid>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Tree:1: =If(Cover_per_exotics&gt;0,If(Cover_all_native_forbs&gt;40,84.166667,If(Hydro_phase_wet&gt;0,If(Cover_per_exotics&gt;35,If(Cropped&gt;0,1,If(Cover_unvegetated&gt;5,If(Cover_Cyperaceae_Juncaceae&gt;0,20,15),If(Cover_all_native_forbs&gt;1,7.5,10))),If(Cover_ann_exotics&gt;50,11.666667,If(Cover_Cyperaceae_Juncaceae&gt;10,If(Cover_Cyperaceae_Juncaceae&gt;20,26.25,16.666667),32.142857))),If(Cover_Cyperaceae_Juncaceae&gt;0,If(Cover_unvegetated&gt;40,26.666667,If(Cover_ann_exotics&gt;15,If(Cover_per_exotics&gt;20,22.5,If(Cover_all_native_forbs&gt;5,If(Cover_all_native_forbs&gt;10,55,57.5),45.714286)),If(Diversity_annual_native_forbs&gt;1,If(Cover_Poaceae&gt;1,50,60),60.833333))),If(Cover_unvegetated&gt;1,If(Cover_per_exotics&gt;20,15,If(Cover_Poaceae&gt;1,28.333333,35)),50)))),If(Cropped&gt;0,If(Cover_Cyperaceae_Juncaceae&gt;0,20,0),If(Cover_Cyperaceae_Juncaceae&gt;70,25,If(Cover_unvegetated&gt;20,If(Cover_all_native_forbs&gt;10,If(Diversity_per_native_forbs&gt;2,If(Cover_Poaceae&gt;0,80,58.75),80.714286),If(Cover_Poaceae&gt;30,78.333333,If(Cover_Cyperaceae_Juncaceae&gt;30,If(Cover_Cyperaceae_Juncaceae&gt;40,If(Cover_Poaceae&gt;5,50,60),85),If(Cover_annual_native_forbs&gt;0,If(Cover_Poaceae&gt;1,37,50),66.666667)))),If(Diversity_annual_native_forbs&gt;2,If(Cover_Poaceae&gt;1,If(Cover_Cyperaceae_Juncaceae&gt;10,94.166667,100),86.666667),If(Cover_Poaceae&gt;10,If(Cover_all_native_forbs&gt;40,45,If(Hydro_phase_wet&gt;0,If(Cover_Poaceae&gt;60,80,If(Cover_Poaceae&gt;50,60.833333,55)),If(Cover_all_native_forbs&gt;1,90,80))),If(Hydro_phase_wet&gt;0,72.5,If(Cover_Poaceae&gt;0,90,85))))))))</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Tree:2: =If(Cropped&gt;0,If(Cover_all_native_forbs&gt;0,If(Cover_ann_exotics&gt;50,10,If(Cover_unvegetated&gt;25,20,If(Hydro_phase_wet&gt;0,If(Cover_Poaceae&gt;0,31,50),If(Cover_Poaceae&gt;0,If(Cover_per_exotics&gt;20,30,40),If(Cover_Cyperaceae_Juncaceae&gt;0,15,20))))),If(Cover_unvegetated&gt;0,3.333333,0)),If(Cover_per_exotics&gt;1,If(Cover_all_native_forbs&gt;30,70,If(Hydro_phase_wet&gt;0,If(Cover_per_exotics&gt;45,If(Cover_annual_native_forbs&gt;0,13.333333,0),If(Cover_unvegetated&gt;5,30,20)),If(Cover_per_exotics&gt;50,60,If(Cover_per_exotics&gt;15,27.083333,If(Cover_all_native_forbs&gt;5,If(Cover_Cyperaceae_Juncaceae&gt;1,55,80),If(Cover_Poaceae&gt;20,30,41.666667)))))),If(Cover_all_native_forbs&gt;5,If(Diversity_per_native_forbs&gt;0,If(Cover_annual_native_forbs&gt;0,If(Diversity_annual_native_forbs&gt;2,If(Cover_Poaceae&gt;1,If(Cover_all_native_forbs&gt;45,83,96),70),If(Hydro_phase_wet&gt;0,If(Diversity_per_native_forbs&gt;2,80,If(Cover_Cyperaceae_Juncaceae&gt;0,61.666667,70)),86.666667)),63.333333),If(Hydro_phase_wet&gt;0,If(Cover_all_native_forbs&gt;20,60,77.5),40)),If(Diversity_per_native_forbs&gt;2,If(Cover_Poaceae&gt;5,If(Cover_Cyperaceae_Juncaceae&gt;0,If(Cover_Cyperaceae_Juncaceae&gt;10,If(Cover_Poaceae&gt;10,85,90),75.714286),56),45),If(Cover_Poaceae&gt;45,63.333333,If(Cover_all_native_forbs&gt;1,31.25,If(Hydro_phase_wet&gt;0,38.75,If(Cover_Poaceae&gt;1,50,60))))))))</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Tree:3: =If(Cover_per_exotics&gt;0,If(Cover_Cyperaceae_Juncaceae&gt;20,If(Cover_ann_exotics&gt;20,18.333333,If(Cover_annual_native_forbs&gt;1,25,If(Cover_all_native_forbs&gt;10,70,If(Cover_Cyperaceae_Juncaceae&gt;65,50,60)))),If(Cover_ann_exotics&gt;5,If(Cover_ann_exotics&gt;15,If(Hydro_phase_wet&gt;0,If(Cover_ann_exotics&gt;30,If(Cover_Poaceae&gt;5,30,If(Cover_Cyperaceae_Juncaceae&gt;0,If(Cover_Cyperaceae_Juncaceae&gt;15,15,20),If(Cover_annual_native_forbs&gt;0,10,5))),If(Cover_per_exotics&gt;25,41.666667,27.5)),If(Cover_ann_exotics&gt;25,If(Diversity_annual_native_forbs&gt;1,60,If(Cover_ann_exotics&gt;45,If(Cover_Cyperaceae_Juncaceae&gt;0,58.333333,If(Cover_all_native_forbs&gt;5,26.666667,40)),If(Diversity_per_native_forbs&gt;1,If(Cover_Poaceae&gt;10,20,If(Cover_all_native_forbs&gt;10,30,40)),2.5))),17.5)),If(Diversity_per_native_forbs&gt;2,72.5,45)),If(Cover_per_exotics&gt;55,If(Cover_all_native_forbs&gt;1,If(Cover_Poaceae&gt;1,15,6.25),3.75),26.666667))),If(Cropped&gt;0,If(Hydro_phase_wet&gt;0,If(Cover_all_native_forbs&gt;5,10,5),If(Cover_Poaceae&gt;0,27.5,20)),If(Cover_Cyperaceae_Juncaceae&gt;70,26,If(Cover_unvegetated&gt;80,15,If(Hydro_phase_wet&gt;0,If(Diversity_annual_native_forbs&gt;2,If(Cover_unvegetated&gt;35,If(Cover_all_native_forbs&gt;30,55,70),If(Cover_annual_native_forbs&gt;25,80,If(Cover_Cyperaceae_Juncaceae&gt;1,95,90))),If(Diversity_per_native_forbs&gt;2,If(Cover_Poaceae&gt;5,76.875,50),If(Cover_all_native_forbs&gt;25,77.5,If(Cover_all_native_forbs&gt;5,If(Cover_Poaceae&gt;45,60,55),48.333333)))),If(Cover_annual_native_forbs&gt;1,75,If(Cover_Po</w:t>
            </w:r>
            <w:r w:rsidRPr="006A11DD">
              <w:rPr>
                <w:color w:val="000000"/>
                <w:sz w:val="20"/>
                <w:szCs w:val="20"/>
                <w:lang w:eastAsia="en-AU"/>
              </w:rPr>
              <w:lastRenderedPageBreak/>
              <w:t>aceae&gt;95,100,If(Cover_Poaceae&gt;60,75,If(Cover_all_native_forbs&gt;1,If(Diversity_annual_native_forbs&gt;2,85,90),82.5)))))))))</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lastRenderedPageBreak/>
              <w:t>ExcelString</w:t>
            </w:r>
            <w:proofErr w:type="spellEnd"/>
            <w:r w:rsidRPr="006A11DD">
              <w:rPr>
                <w:color w:val="000000"/>
                <w:sz w:val="20"/>
                <w:szCs w:val="20"/>
                <w:lang w:eastAsia="en-AU"/>
              </w:rPr>
              <w:t xml:space="preserve"> Tree:4: =If(Cover_per_exotics&gt;1,If(Diversity_per_native_forbs&gt;1,If(Cover_per_exotics&gt;40,If(Cover_all_native_forbs&gt;1,19.166667,5),If(Cover_ann_exotics&gt;55,60,If(Diversity_per_native_forbs&gt;2,If(Cover_Poaceae&gt;1,If(Cover_all_native_forbs&gt;1,41,If(Cover_Poaceae&gt;5,67.5,45)),66.666667),If(Cover_all_native_forbs&gt;10,If(Cover_per_exotics&gt;25,20,27.5),44)))),If(Cover_Poaceae&gt;5,If(Cover_Poaceae&gt;10,10,If(Hydro_phase_wet&gt;0,20,25)),If(Cover_Poaceae&gt;0,If(Cover_Cyperaceae_Juncaceae&gt;1,10,6.666667),15))),If(Cover_unvegetated&gt;90,If(Cover_all_native_forbs&gt;0,20,0),If(Cover_annual_native_forbs&gt;0,If(Cover_unvegetated&gt;35,If(Cover_all_native_forbs&gt;10,If(Diversity_per_native_forbs&gt;2,If(Cover_Cyperaceae_Juncaceae&gt;0,87.5,80),If(Hydro_phase_wet&gt;0,61.666667,If(Cover_Poaceae&gt;20,75,80))),If(Cover_unvegetated&gt;60,If(Cover_Poaceae&gt;1,71,55),If(Cover_Poaceae&gt;5,53.333333,30))),If(Cover_Cyperaceae_Juncaceae&gt;5,If(Diversity_annual_native_forbs&gt;1,If(Hydro_phase_wet&gt;0,100,If(Cover_all_native_forbs&gt;10,90,96.666667)),If(Cover_Poaceae&gt;10,90,87.5)),If(Cover_unvegetated&gt;1,If(Hydro_phase_wet&gt;0,If(Cover_Poaceae&gt;30,86,80),73),If(Cover_all_native_forbs&gt;95,100,87.5)))),If(Cover_unvegetated&gt;5,If(Cover_unvegetated&gt;30,If(Diversity_per_native_forbs&gt;0,If(Cover_Poaceae&gt;0,80,60),20),If(Cover_Poaceae&gt;0,80,86.666667)),If(Cover_Poaceae&gt;10,45,23.333333)))))</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Tree:5: =If(Cropped&gt;0,If(Cover_Cyperaceae_Juncaceae&gt;0,If(Hydro_phase_wet&gt;0,If(Cover_Poaceae&gt;45,30,If(Cover_all_native_forbs&gt;5,20,11.666667)),If(Cover_Poaceae&gt;1,30,40)),If(Cover_all_native_forbs&gt;20,32.5,If(Cover_annual_native_forbs&gt;0,10,If(Cover_unvegetated&gt;0,5,0)))),If(Cover_per_exotics&gt;30,If(Diversity_annual_native_forbs&gt;0,If(Cover_Cyperaceae_Juncaceae&gt;15,If(Cover_Poaceae&gt;5,35,65),28.75),0),If(Cover_Poaceae&gt;10,If(Cover_per_exotics&gt;5,If(Cover_unvegetated&gt;5,60,26.666667),If(Diversity_annual_native_forbs&gt;2,If(Cover_Poaceae&gt;20,If(Cover_Poaceae&gt;65,100,If(Cover_annual_native_forbs&gt;1,92.5,95)),If(Cover_all_native_forbs&gt;5,85,90)),If(Diversity_per_native_forbs&gt;1,If(Cover_per_exotics&gt;0,70,If(Cover_Cyperaceae_Juncaceae&gt;0,88,If(Cover_Poaceae&gt;30,83.333333,If(Cover_Poaceae&gt;15,70,80)))),If(Cover_Poaceae&gt;25,If(Hydro_phase_wet&gt;0,If(Cover_Poaceae&gt;45,If(Cover_Poaceae&gt;55,65,60),70),If(Cover_Poaceae&gt;30,42.5,30)),If(Cover_Cyperaceae_Juncaceae&gt;10,80,75))))),If(Cover_all_native_forbs&gt;1,If(Cover_all_native_forbs&gt;15,If(Cover_all_native_forbs&gt;65,35,If(Cover_ann_exotics&gt;1,78.75,If(Cover_all_native_forbs&gt;20,If(Cover_Cyperaceae_Juncaceae&gt;0,70,63.333333),75))),If(Cover_unvegetated&gt;85,70,If(Cover_unvegetated&gt;45,If(Cover_Poaceae&gt;0,40.833333,20),If(Cover_unvegetated&gt;15,If(Cover_Cyperaceae_Juncaceae&gt;50,87.5,If(Cover_per_exotics&gt;5,70,50)),If(Cover_per_exotics&gt;5,If(Cover_per_exotics&gt;10,38.333333,60),30))))),If(Cover_ann_exotics&gt;35,37.5,If(Cover_Poaceae&gt;1,If(Cover_Poaceae&gt;5,10,15),23.333333))))))</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Tree:6: =If(Cropped&gt;0,If(Diversity_per_native_forbs&gt;0,If(Cover_unvegetated&gt;15,If(Cover_Poaceae&gt;5,21.25,If(Cover_Poaceae&gt;0,10,15)),If(Cover_ann_exotics&gt;20,If(Cover_Poaceae&gt;0,25,32.5),If(Cover_Poaceae&gt;30,40,50))),If(Cover_Poaceae&gt;0,10,0)),If(Cover_ann_exotics&gt;0,If(Cover_all_native_forbs&gt;30,88.333333,If(Cover_per_exotics&gt;45,16,If(Cover_all_native_forbs&gt;1,If(Cover_per_exotics&gt;15,If(Cover_Poaceae&gt;5,40,If(Cover_Cyperaceae_Juncaceae&gt;0,20,30)),If(Cover_all_native_forbs&gt;5,If(Cover_ann_exotics&gt;45,If(Cover_all_native_forbs&gt;10,30,57.5),20),47.777778)),26.875))),If(Diversity_annual_native_forbs&gt;2,If(Cover_unvegetated&gt;35,If(Cover_all_native_forbs&gt;10,73.333333,49),If(Cover_Poaceae&gt;40,100,If(Cover_unvegetated&gt;15,87.5,If(Cover_annual_native_forbs&gt;1,If(Hydro_phase_wet&gt;0,95,97.5),91)))),If(Cover_Poaceae&gt;45,73,If(Cover_all_native_forbs&gt;60,82.5,If(Cover_Poaceae&gt;0,If(Cover_per_exotics&gt;0,30,If(Cover_Poaceae&gt;5,If(Diversity_per_native_forbs&gt;1,If(Cover_annual_native_forbs&gt;0,If(Cover_Cyperaceae_Juncaceae&gt;10,70,55),85),If(Cover_Cyperaceae_Juncaceae&gt;10,If(Hydro_phase_wet&gt;0,52,83.333333),If(Hydro_phase_wet&gt;0,If(Cover_Cyperaceae_Juncaceae&gt;0,50,55),If(Cover_Cyperaceae_Juncaceae&gt;0,32.5,45)))),If(Cover_Cyperaceae_Juncaceae&gt;0,If(Cover_annual_native_forbs&gt;0,32.5,45.714286),72.5))),21.666667))))))</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Tree:7: =If(Cover_per_exotics&gt;1,If(Cover_unvegetated&gt;50,70,If(Hydro_phase_wet&gt;0,If(Cover_all_native_forbs&gt;20,48.333333,If(Cover_Poaceae&gt;10,If(Cover_Poaceae&gt;20,32,If(Diversity_annual_native_forbs&gt;1,If(Cover_Poaceae&gt;15,30,25),15)),If(Cover_per_exotics&gt;35,If(Cover_all_native_forbs&gt;1,10,5),If(Cover_Cyperaceae_Juncaceae&gt;20,25,If(Cover_all_native_forbs&gt;5,20,10))))),If(Cover_Cyperaceae_Juncaceae&gt;0,If(Cover_all_native_forbs&gt;10,If(Cover_Poaceae&gt;5,25,30),If(Cover_annual_native_forbs&gt;0,If(Cover_per_exotics&gt;20,65,If(Cover_Poaceae&gt;15,55,50)),40.833333)),If(Cover_unvegetated&gt;1,If(Cover_annual_native_forbs&gt;0,15,25),If(Diversity_per_native_forbs&gt;2,30,40))))),If(Cover_Poaceae&gt;0,If(Cover_all_native_forbs&gt;5,If(Cover_all_native_forbs&gt;50,62.5,If(Diversity_annual_native_forbs&gt;1,If(Cover_unvegetated&gt;50,83.333333,If(Cover_Poaceae&gt;30,87.5,95)),If(Cover_Cyperaceae_Juncaceae&gt;5,86,If(Cover_annual_native_forbs&gt;1,80,67.5)))),If(Diversity_per_native_forbs&gt;0,If(Cover_Poaceae&gt;70,If(Hydro_phase_wet&gt;0,86.25,71),58.372093),If(Cover_Poaceae&gt;10,39,10))),23.125))</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Tree:8: =If(Cover_per_exotics&gt;0,If(Cover_per_exotics&gt;45,If(Cover_per_exotics&gt;55,If(Cover_all_native_forbs&gt;1,11.25,If(Cover_Poaceae&gt;1,5,0)),If(Cover_Poaceae&gt;1,25,If(Hydro_phase_wet&gt;0,10,15))),If(Cover_ann_exotics&gt;20,If(Diversity_per_native_forbs&gt;2,If(Cover_Cyperaceae_Juncaceae&gt;0,If(Cover_Poaceae&gt;10,50,55),30),If(Cover_ann_exotics&gt;50,If(Cover_annual_native_forbs&gt;0,13.333333,5),If(Diversity_per_native_forbs&gt;1,17.5,If(Cover_all_native_forbs&gt;5,37.5,If(Cover</w:t>
            </w:r>
            <w:r w:rsidRPr="006A11DD">
              <w:rPr>
                <w:color w:val="000000"/>
                <w:sz w:val="20"/>
                <w:szCs w:val="20"/>
                <w:lang w:eastAsia="en-AU"/>
              </w:rPr>
              <w:lastRenderedPageBreak/>
              <w:t>_Poaceae&gt;5,30,25))))),If(Cover_per_exotics&gt;25,If(Cover_Poaceae&gt;1,40,26.666667),If(Diversity_per_native_forbs&gt;1,If(Cover_unvegetated&gt;1,If(Cover_ann_exotics&gt;5,If(Cover_Poaceae&gt;1,62.5,72.5),58),If(Cover_all_native_forbs&gt;1,35,65)),If(Cover_all_native_forbs&gt;0,42.5,35))))),If(Cropped&gt;0,If(Hydro_phase_wet&gt;0,8.333333,If(Cover_Cyperaceae_Juncaceae&gt;5,15,30)),If(Cover_all_native_forbs&gt;5,If(Cover_unvegetated&gt;25,If(Cover_annual_native_forbs&gt;15,83.333333,73),If(Diversity_annual_native_forbs&gt;2,If(Cover_Poaceae&gt;1,If(Cover_Cyperaceae_Juncaceae&gt;20,95,100),90),If(Cover_annual_native_forbs&gt;1,76,91.666667))),If(Cover_Poaceae&gt;5,If(Diversity_per_native_forbs&gt;1,If(Diversity_annual_native_forbs&gt;2,55,If(Cover_Cyperaceae_Juncaceae&gt;1,If(Cover_annual_native_forbs&gt;0,If(Cover_Cyperaceae_Juncaceae&gt;10,81,75),67.5),If(Cover_Poaceae&gt;80,80,90))),If(Cover_all_native_forbs&gt;1,If(Cover_Poaceae&gt;10,35,30),If(Hydro_phase_wet&gt;0,40,66.25))),If(Diversity_per_native_forbs&gt;2,53,If(Cover_all_native_forbs&gt;1,30,23.75))))))</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lastRenderedPageBreak/>
              <w:t>ExcelString</w:t>
            </w:r>
            <w:proofErr w:type="spellEnd"/>
            <w:r w:rsidRPr="006A11DD">
              <w:rPr>
                <w:color w:val="000000"/>
                <w:sz w:val="20"/>
                <w:szCs w:val="20"/>
                <w:lang w:eastAsia="en-AU"/>
              </w:rPr>
              <w:t xml:space="preserve"> Tree:9: =If(Cover_ann_exotics&gt;1,If(Cover_per_exotics&gt;15,If(Cover_Poaceae&gt;15,40,If(Cover_per_exotics&gt;40,If(Cover_all_native_forbs&gt;1,If(Hydro_phase_wet&gt;0,8.75,If(Cover_annual_native_forbs&gt;0,16.25,10)),5),If(Cover_ann_exotics&gt;5,If(Cover_per_exotics&gt;25,If(Cover_Poaceae&gt;1,30,20),16.25),30))),If(Cover_all_native_forbs&gt;40,90,If(Cover_Cyperaceae_Juncaceae&gt;0,If(Cover_unvegetated&gt;60,17.5,If(Cover_all_native_forbs&gt;5,If(Hydro_phase_wet&gt;0,If(Cover_Cyperaceae_Juncaceae&gt;5,20,30),If(Cover_Poaceae&gt;5,55,60)),If(Hydro_phase_wet&gt;0,If(Cover_all_native_forbs&gt;1,60,70),If(Cover_ann_exotics&gt;15,48.333333,60)))),If(Diversity_per_native_forbs&gt;2,30,If(Cover_Poaceae&gt;5,10,12.5))))),If(Cropped&gt;0,If(Cover_Poaceae&gt;0,30,2),If(Cover_all_native_forbs&gt;1,If(Cover_all_native_forbs&gt;5,If(Cover_unvegetated&gt;30,If(Diversity_annual_native_forbs&gt;1,79.5,58.333333),86.190476),If(Cover_annual_native_forbs&gt;1,If(Cover_Poaceae&gt;50,66.666667,If(Hydro_phase_wet&gt;0,46.25,35)),If(Cover_Poaceae&gt;5,If(Cover_unvegetated&gt;45,If(Hydro_phase_wet&gt;0,58.333333,If(Cover_Poaceae&gt;15,85,77)),If(Hydro_phase_wet&gt;0,If(Cover_Poaceae&gt;10,80,85),90)),52.142857))),If(Cover_Poaceae&gt;15,56,If(Cover_all_native_forbs&gt;0,28,50)))))</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Tree:10: =If(Cover_per_exotics&gt;0,If(Cover_per_exotics&gt;30,If(Diversity_per_native_forbs&gt;1,If(Cover_Poaceae&gt;5,If(Hydro_phase_wet&gt;0,20,30),If(Cover_Cyperaceae_Juncaceae&gt;0,20,11)),If(Cover_all_native_forbs&gt;1,10,0)),If(Cropped&gt;0,If(Cover_Cyperaceae_Juncaceae&gt;1,40,If(Cover_Poaceae&gt;10,If(Cover_Poaceae&gt;20,35,30),15.833333)),If(Cover_ann_exotics&gt;15,If(Cover_Cyperaceae_Juncaceae&gt;0,52.5,78.75),If(Cover_Cyperaceae_Juncaceae&gt;0,If(Cover_all_native_forbs&gt;1,58.333333,40),31.25)))),If(Cropped&gt;0,If(Cover_Poaceae&gt;45,40,If(Cover_Cyperaceae_Juncaceae&gt;0,10,2.5)),If(Diversity_per_native_forbs&gt;0,If(Cover_Cyperaceae_Juncaceae&gt;70,46.666667,If(Cover_unvegetated&gt;50,If(Diversity_per_native_forbs&gt;2,If(Cover_Poaceae&gt;15,70,79.166667),If(Cover_all_native_forbs&gt;5,70,41.666667)),If(Diversity_annual_native_forbs&gt;2,If(Cover_Poaceae&gt;0,If(Cover_Poaceae&gt;1,If(Cover_all_native_forbs&gt;25,If(Cover_Cyperaceae_Juncaceae&gt;1,95,90),If(Cover_Poaceae&gt;40,100,If(Cover_Poaceae&gt;30,97.5,95))),80),55),If(Cover_Cyperaceae_Juncaceae&gt;10,If(Cover_Cyperaceae_Juncaceae&gt;45,75,55),If(Cover_all_native_forbs&gt;25,87.142857,If(Hydro_phase_wet&gt;0,If(Cover_Poaceae&gt;80,If(Cover_Cyperaceae_Juncaceae&gt;0,75,80),90),If(Cover_Cyperaceae_Juncaceae&gt;1,80,69.166667))))))),If(Cover_annual_native_forbs&gt;0,If(Cover_all_native_forbs&gt;5,73.333333,52.5),30))))</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Tree:11: =If(Cover_ann_exotics&gt;1,If(Cover_Cyperaceae_Juncaceae&gt;5,If(Cover_ann_exotics&gt;45,27.5,If(Cover_unvegetated&gt;10,37.5,If(Cover_ann_exotics&gt;15,If(Cover_Poaceae&gt;0,If(Cover_Cyperaceae_Juncaceae&gt;15,50,45),58),If(Diversity_per_native_forbs&gt;2,65,60)))),If(Cropped&gt;0,If(Cover_all_native_forbs&gt;10,17,If(Cover_per_exotics&gt;20,6,If(Cover_Poaceae&gt;5,10,12.5))),If(Cover_ann_exotics&gt;25,46,If(Cover_all_native_forbs&gt;10,31.666667,If(Cover_Poaceae&gt;5,If(Hydro_phase_wet&gt;0,10,15),20))))),If(Cover_all_native_forbs&gt;5,If(Cover_unvegetated&gt;30,If(Cover_annual_native_forbs&gt;0,If(Diversity_per_native_forbs&gt;2,80,75),If(Hydro_phase_wet&gt;0,55,45)),If(Diversity_annual_native_forbs&gt;2,If(Cover_Poaceae&gt;1,If(Cover_Cyperaceae_Juncaceae&gt;0,91.666667,100),82),If(Cover_annual_native_forbs&gt;0,If(Hydro_phase_wet&gt;0,If(Cover_Cyperaceae_Juncaceae&gt;5,If(Cover_Cyperaceae_Juncaceae&gt;10,67.5,85),If(Cover_Poaceae&gt;45,65,57.5)),90),If(Cover_Poaceae&gt;0,95,87.5)))),If(Cover_Poaceae&gt;0,If(Cover_per_exotics&gt;1,If(Cover_Poaceae&gt;15,30,20),If(Cover_Cyperaceae_Juncaceae&gt;80,85,If(Cover_Poaceae&gt;5,If(Cover_Cyperaceae_Juncaceae&gt;1,If(Cover_Poaceae&gt;95,50,If(Cover_Poaceae&gt;45,If(Hydro_phase_wet&gt;0,75,80),If(Diversity_per_native_forbs&gt;1,If(Cover_Poaceae&gt;10,70,80),50))),If(Cover_Poaceae&gt;70,If(Hydro_phase_wet&gt;0,85,55),If(Cover_Poaceae&gt;30,If(Hydro_phase_wet&gt;0,If(Cover_Poaceae&gt;50,30,35),60),If(Cover_Poaceae&gt;20,75,46.666667)))),If(Diversity_per_native_forbs&gt;2,55,33.333333)))),If(Cover_Cyperaceae_Juncaceae&gt;0,20,0))))</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Tree:12: =If(Cover_per_exotics&gt;0,If(Diversity_per_native_forbs&gt;1,If(Cover_Poaceae&gt;15,If(Cover_per_exotics&gt;20,75,53.125),If(Diversity_annual_native_forbs&gt;2,15.833333,If(Cover_unvegetated&gt;20,26.428571,If(Cover_Cyperaceae_Juncaceae&gt;5,If(Diversity_annual_native_forbs&gt;0,If(Hydro_phase_wet&gt;0,If(Cover_Cyperaceae_Juncaceae&gt;15,42.5,20),If(Diversity_per_native_forbs&gt;2,40,If(Cover_Cyperaceae_Juncaceae&gt;20,60,50))),If(Hydro_phase_wet&gt;0,If(Cover_Poaceae&gt;0,70,60),40)),66.666667)))),If(Cover_per_exotics&gt;45,If(Diversity_annual_native_forbs&gt;0,10,0),If(Cover_ann_exotics&gt;30,25,If(Cover_all_native_forbs&gt;1,If(Cover_Poaceae&gt;10,10,12.5),16.25)))),If(Cropped&gt;0,If(Cover_Poaceae&gt;1,40,10),If(Cover_all_native_forbs&gt;1,If(Cover_Cyperaceae_Juncaceae&gt;70,30,If(Cover_all_native_forbs&gt;50,67.5,If(Diversity_per_native_forbs&gt;0,If(Cover_Poaceae&gt;15,If(Cover_Cyperaceae_Juncaceae&gt;10,If(Hydro_phase_wet&gt;0,95,100),If(Diversity_per_native_forbs&gt;2,If(Cover_Cyperaceae_Juncaceae&gt;5,91.666667,67.5),If(Cover_Cyperaceae_Juncaceae&gt;0,90,93.75))),I</w:t>
            </w:r>
            <w:r w:rsidRPr="006A11DD">
              <w:rPr>
                <w:color w:val="000000"/>
                <w:sz w:val="20"/>
                <w:szCs w:val="20"/>
                <w:lang w:eastAsia="en-AU"/>
              </w:rPr>
              <w:lastRenderedPageBreak/>
              <w:t>f(Cover_annual_native_forbs&gt;0,If(Diversity_per_native_forbs&gt;2,If(Cover_Cyperaceae_Juncaceae&gt;10,85,If(Cover_Cyperaceae_Juncaceae&gt;0,77.5,80)),66.666667),67.5)),If(Cover_Poaceae&gt;20,60,85)))),If(Cover_Poaceae&gt;30,70,If(Cover_Cyperaceae_Juncaceae&gt;0,46.666667,25)))))</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lastRenderedPageBreak/>
              <w:t>ExcelString</w:t>
            </w:r>
            <w:proofErr w:type="spellEnd"/>
            <w:r w:rsidRPr="006A11DD">
              <w:rPr>
                <w:color w:val="000000"/>
                <w:sz w:val="20"/>
                <w:szCs w:val="20"/>
                <w:lang w:eastAsia="en-AU"/>
              </w:rPr>
              <w:t xml:space="preserve"> Tree:13: =If(Cover_per_exotics&gt;0,If(Diversity_per_native_forbs&gt;1,If(Cover_all_native_forbs&gt;30,83.333333,If(Cover_Cyperaceae_Juncaceae&gt;5,If(Cover_Poaceae&gt;15,If(Cover_Poaceae&gt;20,70,65),If(Diversity_per_native_forbs&gt;2,52,If(Diversity_annual_native_forbs&gt;1,33,If(Cover_all_native_forbs&gt;5,46.666667,40)))),If(Cover_Poaceae&gt;20,If(Diversity_per_native_forbs&gt;2,If(Cover_annual_native_forbs&gt;1,30,40),62.5),If(Cover_annual_native_forbs&gt;0,19,If(Cover_ann_exotics&gt;40,If(Cover_Poaceae&gt;10,25,30),45))))),If(Cover_Poaceae&gt;30,65,If(Cover_Cyperaceae_Juncaceae&gt;1,32.5,If(Cover_all_native_forbs&gt;15,20,If(Cover_unvegetated&gt;5,If(Cover_unvegetated&gt;20,10,15.5),5))))),If(Cropped&gt;0,If(Hydro_phase_wet&gt;0,9,33.333333),If(Cover_all_native_forbs&gt;5,If(Cover_Poaceae&gt;15,If(Diversity_annual_native_forbs&gt;1,97.857143,90),If(Cover_all_native_forbs&gt;80,100,If(Cover_annual_native_forbs&gt;0,If(Diversity_per_native_forbs&gt;2,If(Cover_Cyperaceae_Juncaceae&gt;0,87.5,80),If(Hydro_phase_wet&gt;0,If(Cover_Poaceae&gt;0,70,60),85)),58.333333))),If(Cover_Poaceae&gt;5,If(Cover_annual_native_forbs&gt;1,If(Cover_Cyperaceae_Juncaceae&gt;0,57.5,35),If(Diversity_annual_native_forbs&gt;2,58.75,If(Hydro_phase_wet&gt;0,If(Cover_all_native_forbs&gt;1,If(Cover_unvegetated&gt;20,73.75,82.5),60),If(Cover_Poaceae&gt;20,If(Cover_Cyperaceae_Juncaceae&gt;0,If(Cover_Poaceae&gt;30,80,82.5),72.5),88.333333)))),43.75))))</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Tree:14: =If(Cropped&gt;0,If(Diversity_per_native_forbs&gt;0,If(Cover_Cyperaceae_Juncaceae&gt;1,If(Cover_all_native_forbs&gt;1,40,If(Hydro_phase_wet&gt;0,25,20)),If(Hydro_phase_wet&gt;0,If(Cover_unvegetated&gt;15,22.5,37.5),If(Cover_annual_native_forbs&gt;0,If(Cover_Poaceae&gt;1,10,5),If(Cover_Poaceae&gt;5,10,25)))),If(Cover_Poaceae&gt;0,10,0)),If(Cover_per_exotics&gt;15,If(Cover_annual_native_forbs&gt;1,If(Cover_ann_exotics&gt;5,If(Cover_Poaceae&gt;1,13.75,25),If(Cover_Cyperaceae_Juncaceae&gt;0,25,30)),If(Cover_Poaceae&gt;1,If(Cover_annual_native_forbs&gt;0,36.25,30),52.5)),If(Cover_ann_exotics&gt;20,If(Cover_unvegetated&gt;15,If(Hydro_phase_wet&gt;0,70,40),34.285714),If(Diversity_annual_native_forbs&gt;1,If(Cover_Cyperaceae_Juncaceae&gt;20,60,If(Cover_Poaceae&gt;5,If(Diversity_annual_native_forbs&gt;2,If(Cover_Poaceae&gt;20,97.5,If(Hydro_phase_wet&gt;0,77.5,90)),If(Cover_Poaceae&gt;50,83,66.666667)),If(Cover_all_native_forbs&gt;60,83.75,If(Cover_annual_native_forbs&gt;1,70,55)))),If(Diversity_per_native_forbs&gt;0,If(Cover_Poaceae&gt;0,If(Cover_all_native_forbs&gt;5,If(Hydro_phase_wet&gt;0,If(Cover_Poaceae&gt;40,61.666667,95),45),If(Cover_Poaceae&gt;5,If(Cover_Cyperaceae_Juncaceae&gt;1,81,91.666667),If(Cover_Cyperaceae_Juncaceae&gt;0,53.333333,80))),If(Cover_all_native_forbs&gt;5,70,21.666667)),If(Hydro_phase_wet&gt;0,50,31.666667))))))</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Tree:15: =If(Cover_per_exotics&gt;0,If(Cover_Cyperaceae_Juncaceae&gt;5,If(Cover_Poaceae&gt;5,If(Cover_unvegetated&gt;5,48.333333,60),If(Cover_Poaceae&gt;1,If(Cover_Cyperaceae_Juncaceae&gt;10,25,20),If(Cover_unvegetated&gt;5,If(Cover_all_native_forbs&gt;1,40,If(Cover_Cyperaceae_Juncaceae&gt;20,30,35)),60))),If(Cover_Poaceae&gt;30,65,If(Diversity_per_native_forbs&gt;2,If(Cover_Poaceae&gt;5,If(Cover_Poaceae&gt;20,25,17.5),If(Cover_Poaceae&gt;0,35,30)),If(Cover_per_exotics&gt;55,If(Diversity_annual_native_forbs&gt;0,7.5,0),If(Cover_ann_exotics&gt;50,If(Cover_Cyperaceae_Juncaceae&gt;0,15,5),If(Cover_annual_native_forbs&gt;0,If(Cover_Poaceae&gt;1,10,15),21)))))),If(Cropped&gt;0,16.666667,If(Cover_all_native_forbs&gt;0,If(Cover_unvegetated&gt;90,20,If(Cover_Cyperaceae_Juncaceae&gt;10,If(Cover_Cyperaceae_Juncaceae&gt;30,64,37),If(Cover_unvegetated&gt;0,If(Cover_unvegetated&gt;30,If(Cover_unvegetated&gt;45,If(Cover_unvegetated&gt;80,62,If(Cover_all_native_forbs&gt;20,87.5,75.384615)),If(Hydro_phase_wet&gt;0,If(Cover_annual_native_forbs&gt;0,45,56.25),If(Cover_Poaceae&gt;30,If(Cover_Poaceae&gt;50,80,85),If(Cover_Poaceae&gt;0,55,60)))),If(Diversity_per_native_forbs&gt;1,If(Cover_unvegetated&gt;1,If(Cover_unvegetated&gt;20,If(Hydro_phase_wet&gt;0,85,90),If(Diversity_per_native_forbs&gt;2,80,77.5)),95),If(Cover_Cyperaceae_Juncaceae&gt;1,80,64.166667))),If(Cover_Poaceae&gt;50,50,60)))),20)))</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Tree:16: =If(Cover_ann_exotics&gt;0,If(Cover_Cyperaceae_Juncaceae&gt;1,If(Cover_all_native_forbs&gt;30,77.5,If(Cover_unvegetated&gt;40,20,If(Cover_unvegetated&gt;25,60,If(Hydro_phase_wet&gt;0,49,If(Cover_per_exotics&gt;15,If(Cover_Poaceae&gt;1,32.5,15),If(Cropped&gt;0,48.333333,40)))))),If(Cover_Poaceae&gt;20,If(Cover_Poaceae&gt;30,65,57.5),If(Cover_all_native_forbs&gt;25,If(Cover_Poaceae&gt;1,30,47.5),If(Hydro_phase_wet&gt;0,If(Cover_all_native_forbs&gt;10,25,If(Cover_all_native_forbs&gt;1,10,If(Cover_annual_native_forbs&gt;0,5,10))),If(Cover_unvegetated&gt;5,If(Cover_unvegetated&gt;15,If(Cover_Cyperaceae_Juncaceae&gt;0,10,If(Cover_per_exotics&gt;20,20,25)),37.5),If(Diversity_per_native_forbs&gt;1,If(Cover_Poaceae&gt;1,15,22.5),6.666667)))))),If(Cropped&gt;0,If(Hydro_phase_wet&gt;0,3.333333,If(Cover_annual_native_forbs&gt;1,30,35)),If(Cover_all_native_forbs&gt;5,If(Diversity_annual_native_forbs&gt;2,If(Cover_unvegetated&gt;20,70,If(Cover_Poaceae&gt;1,95.833333,If(Hydro_phase_wet&gt;0,90,80))),If(Cover_Cyperaceae_Juncaceae&gt;1,If(Hydro_phase_wet&gt;0,78.333333,If(Diversity_annual_native_forbs&gt;1,80,90)),If(Diversity_per_native_forbs&gt;1,74,If(Cover_annual_native_forbs&gt;0,56.666667,45)))),If(Diversity_per_native_forbs&gt;1,If(Diversity_annual_native_forbs&gt;1,If(Cover_Poaceae&gt;50,50,32.5),If(Cover_Poaceae&gt;5,If(Cover_annual_native_forbs&gt;0,If(Hydro_phase_wet&gt;0,82.5,72.5),86.666667),If(Cover_Cyperaceae_Juncaceae&gt;25,31.666667,If(Cover_Cyperaceae_Juncaceae&gt;0,60,80)))),If(Cover_Cyperaceae_Juncaceae&gt;0,If(Cover_Poaceae&gt;0,If(Hydro_phase_wet&gt;0,If(Cover_Poaceae&gt;5,52,85),41),22.5),23.333333)))))</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Tree:17: =If(Diversity_per_native_forbs&gt;1,If(Cover_per_exotics&gt;0,If(Cover_all_native_forbs&gt;30,If(Cover_Poaceae&gt;5,70,87.5),I</w:t>
            </w:r>
            <w:r w:rsidRPr="006A11DD">
              <w:rPr>
                <w:color w:val="000000"/>
                <w:sz w:val="20"/>
                <w:szCs w:val="20"/>
                <w:lang w:eastAsia="en-AU"/>
              </w:rPr>
              <w:lastRenderedPageBreak/>
              <w:t>f(Cover_per_exotics&gt;15,If(Cover_all_native_forbs&gt;5,If(Cover_per_exotics&gt;25,15,If(Cover_Poaceae&gt;0,25,30)),If(Cover_Cyperaceae_Juncaceae&gt;20,60,If(Cover_per_exotics&gt;55,10,38.333333))),If(Hydro_phase_wet&gt;0,If(Cover_annual_native_forbs&gt;1,50,68),If(Cover_Poaceae&gt;30,30,If(Cropped&gt;0,35,If(Cover_Cyperaceae_Juncaceae&gt;5,43.333333,If(Cover_Poaceae&gt;10,55,50))))))),If(Cover_unvegetated&gt;25,If(Cover_annual_native_forbs&gt;15,35,66.904762),If(Diversity_annual_native_forbs&gt;2,If(Cover_Poaceae&gt;1,If(Cover_Cyperaceae_Juncaceae&gt;0,95,100),83.333333),86.428571))),If(Cover_Cyperaceae_Juncaceae&gt;0,If(Cover_all_native_forbs&gt;5,If(Cover_annual_native_forbs&gt;0,If(Cover_Poaceae&gt;0,87.5,72.5),50),If(Cover_Poaceae&gt;10,If(Cropped&gt;0,34,If(Hydro_phase_wet&gt;0,49.166667,If(Cover_Poaceae&gt;25,72.5,80))),If(Cover_Cyperaceae_Juncaceae&gt;1,If(Cover_Poaceae&gt;0,30,25),6.666667))),If(Cover_Poaceae&gt;30,45,If(Cover_Poaceae&gt;5,If(Hydro_phase_wet&gt;0,10,50),If(Cover_all_native_forbs&gt;0,10,0)))))</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lastRenderedPageBreak/>
              <w:t>ExcelString</w:t>
            </w:r>
            <w:proofErr w:type="spellEnd"/>
            <w:r w:rsidRPr="006A11DD">
              <w:rPr>
                <w:color w:val="000000"/>
                <w:sz w:val="20"/>
                <w:szCs w:val="20"/>
                <w:lang w:eastAsia="en-AU"/>
              </w:rPr>
              <w:t xml:space="preserve"> Tree:18: =If(Cover_per_exotics&gt;0,If(Cover_per_exotics&gt;25,If(Cover_Poaceae&gt;0,If(Cover_Cyperaceae_Juncaceae&gt;5,27.5,If(Cover_Cyperaceae_Juncaceae&gt;1,5,If(Hydro_phase_wet&gt;0,8.333333,If(Cover_Poaceae&gt;5,15,21.666667)))),0),If(Cover_ann_exotics&gt;20,If(Diversity_per_native_forbs&gt;2,46,If(Cover_annual_native_forbs&gt;1,47.5,If(Cover_per_exotics&gt;20,10,If(Cover_all_native_forbs&gt;1,23.684211,12.5)))),If(Cover_Poaceae&gt;70,73.333333,If(Cover_all_native_forbs&gt;30,If(Cover_unvegetated&gt;1,41.666667,76.666667),If(Cover_unvegetated&gt;1,If(Cropped&gt;0,37.777778,53.75),22.5))))),If(Cover_unvegetated&gt;80,If(Cover_all_native_forbs&gt;1,If(Cover_Poaceae&gt;0,70,20),If(Cover_all_native_forbs&gt;0,20,5)),If(Diversity_per_native_forbs&gt;1,If(Cover_Cyperaceae_Juncaceae&gt;20,If(Cover_Cyperaceae_Juncaceae&gt;30,If(Hydro_phase_wet&gt;0,50,If(Cover_Poaceae&gt;5,86.25,70)),40),If(Cover_unvegetated&gt;30,If(Cover_annual_native_forbs&gt;1,63.333333,If(Cover_Cyperaceae_Juncaceae&gt;0,90,81.666667)),If(Diversity_annual_native_forbs&gt;2,If(Cover_unvegetated&gt;5,90,100),If(Cover_Poaceae&gt;80,If(Hydro_phase_wet&gt;0,85,79),90)))),If(Cover_annual_native_forbs&gt;5,If(Hydro_phase_wet&gt;0,If(Cover_Poaceae&gt;20,80,75),87.5),If(Cropped&gt;0,20,46.666667)))))</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Tree:19: =If(Cover_per_exotics&gt;0,If(Cover_per_exotics&gt;25,If(Cover_all_native_forbs&gt;1,If(Diversity_per_native_forbs&gt;2,32,If(Cover_unvegetated&gt;10,21.428571,15)),If(Cover_per_exotics&gt;55,If(Cover_Poaceae&gt;1,5,0),If(Cover_Poaceae&gt;5,20,10))),If(Cover_ann_exotics&gt;20,If(Cover_Cyperaceae_Juncaceae&gt;5,If(Diversity_annual_native_forbs&gt;0,45.714286,22.5),If(Cropped&gt;0,If(Cover_all_native_forbs&gt;15,If(Cover_Poaceae&gt;0,25,20),10),If(Cover_Poaceae&gt;10,27.5,30))),If(Cover_unvegetated&gt;0,If(Diversity_annual_native_forbs&gt;2,33.333333,52.1875),75))),If(Cropped&gt;0,If(Hydro_phase_wet&gt;0,10,25),If(Cover_all_native_forbs&gt;1,If(Diversity_per_native_forbs&gt;0,If(Cover_all_native_forbs&gt;5,If(Cover_Cyperaceae_Juncaceae&gt;10,95,If(Cover_all_native_forbs&gt;25,84.117647,If(Cover_Poaceae&gt;15,60,80))),If(Cover_Poaceae&gt;20,If(Cover_Poaceae&gt;50,90,82.5),If(Diversity_annual_native_forbs&gt;0,If(Diversity_annual_native_forbs&gt;1,If(Hydro_phase_wet&gt;0,If(Cover_Poaceae&gt;5,70,85),48.75),76.428571),43.333333))),If(Cover_Poaceae&gt;30,60,30)),If(Cover_Poaceae&gt;25,66.666667,If(Diversity_per_native_forbs&gt;1,50,If(Cover_Poaceae&gt;10,50,21.25))))))</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Tree:20: =If(Cropped&gt;0,If(Cover_Cyperaceae_Juncaceae&gt;0,If(Cover_all_native_forbs&gt;1,If(Cover_annual_native_forbs&gt;0,42,56),If(Cover_Poaceae&gt;5,45,21.666667)),If(Cover_all_native_forbs&gt;0,If(Cover_per_exotics&gt;5,If(Cover_Poaceae&gt;1,10,5),25),0)),If(Cover_per_exotics&gt;40,If(Diversity_annual_native_forbs&gt;1,If(Diversity_per_native_forbs&gt;2,5,14),40),If(Cover_ann_exotics&gt;5,If(Cover_Cyperaceae_Juncaceae&gt;0,If(Cover_unvegetated&gt;15,31.666667,If(Cover_Poaceae&gt;5,55.714286,45)),26.666667),If(Diversity_annual_native_forbs&gt;2,If(Cover_unvegetated&gt;35,If(Cover_annual_native_forbs&gt;0,75.714286,56.666667),If(Cover_Poaceae&gt;5,99,If(Cover_Cyperaceae_Juncaceae&gt;0,83.125,90))),If(Hydro_phase_wet&gt;0,If(Cover_Cyperaceae_Juncaceae&gt;65,85,If(Cover_unvegetated&gt;5,If(Cover_unvegetated&gt;60,64.285714,If(Diversity_per_native_forbs&gt;1,31.666667,53.333333)),If(Cover_Cyperaceae_Juncaceae&gt;0,60,87.5))),If(Diversity_per_native_forbs&gt;0,If(Cover_per_exotics&gt;0,55,If(Cover_Poaceae&gt;60,If(Cover_Poaceae&gt;80,75,56.25),If(Cover_Poaceae&gt;5,If(Cover_Cyperaceae_Juncaceae&gt;10,88.333333,If(Cover_Poaceae&gt;25,79,75)),68.333333))),45))))))</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Tree:21: =If(Cover_per_exotics&gt;0,If(Cover_Cyperaceae_Juncaceae&gt;5,If(Cover_Poaceae&gt;10,If(Hydro_phase_wet&gt;0,17.5,40),If(Cover_unvegetated&gt;0,If(Cover_annual_native_forbs&gt;1,32.5,If(Cover_ann_exotics&gt;15,If(Cover_Cyperaceae_Juncaceae&gt;10,If(Hydro_phase_wet&gt;0,45,50),60),If(Cover_annual_native_forbs&gt;0,If(Cover_Poaceae&gt;1,65,60),70))),30)),If(Cover_per_exotics&gt;50,If(Cover_Poaceae&gt;0,If(Cover_Poaceae&gt;5,5,If(Cover_Cyperaceae_Juncaceae&gt;0,20,14)),0),If(Diversity_annual_native_forbs&gt;2,42,If(Cover_unvegetated&gt;1,If(Cover_Poaceae&gt;5,If(Cover_Poaceae&gt;20,30,26.666667),37.5),If(Diversity_per_native_forbs&gt;2,30,If(Cover_Poaceae&gt;0,15,20)))))),If(Cropped&gt;0,If(Cover_Poaceae&gt;0,15,5),If(Diversity_per_native_forbs&gt;1,If(Cover_Poaceae&gt;5,If(Diversity_annual_native_forbs&gt;2,100,If(Cover_annual_native_forbs&gt;1,If(Diversity_annual_native_forbs&gt;1,35,78.75),If(Cover_unvegetated&gt;45,If(Cover_annual_native_forbs&gt;0,79.166667,90),If(Cover_Poaceae&gt;45,85,89.166667)))),If(Cover_all_native_forbs&gt;60,85,If(Hydro_phase_wet&gt;0,If(Cover_annual_native_forbs&gt;0,26.666667,51.666667),65.625))),If(Diversity_annual_native_forbs&gt;1,If(Hydro_phase_wet&gt;0,If(Cover_annual_native_forbs&gt;5,60,77.5),If(Cover_Poaceae&gt;20,95,87.5)),If(Cover_Cyperaceae_Juncaceae&gt;65,25,If(Cover_all_native_forbs&gt;5,If(Cover_Poaceae&gt;30,If(Cover_Poaceae&gt;40,40,45),30),If(Cover_Cyperaceae_Juncaceae&gt;0,If(Hydro_phase_wet&gt;0,If(Cover_Poaceae&gt;25,60,50),If(Cover_all_native_forbs&gt;1,60,If(Cover_Poaceae&gt;25,82.5,80))),48.333333)))))))</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Tree:22: </w:t>
            </w:r>
            <w:r w:rsidRPr="006A11DD">
              <w:rPr>
                <w:color w:val="000000"/>
                <w:sz w:val="20"/>
                <w:szCs w:val="20"/>
                <w:lang w:eastAsia="en-AU"/>
              </w:rPr>
              <w:lastRenderedPageBreak/>
              <w:t>=If(Cropped&gt;0,If(Cover_all_native_forbs&gt;0,If(Cover_Cyperaceae_Juncaceae&gt;5,36.428571,20),If(Hydro_phase_wet&gt;0,5,0)),If(Cover_ann_exotics&gt;0,If(Cover_Cyperaceae_Juncaceae&gt;1,If(Diversity_per_native_forbs&gt;2,If(Cover_ann_exotics&gt;20,If(Cover_Poaceae&gt;1,52.5,40),If(Cover_Cyperaceae_Juncaceae&gt;30,61.666667,70)),If(Hydro_phase_wet&gt;0,If(Cover_Cyperaceae_Juncaceae&gt;15,25,20),If(Cover_annual_native_forbs&gt;0,If(Cover_Cyperaceae_Juncaceae&gt;10,50,60),37.5))),If(Cover_per_exotics&gt;65,46.666667,If(Cover_all_native_forbs&gt;1,If(Cover_per_exotics&gt;45,18.75,If(Cover_unvegetated&gt;10,26.666667,38.333333)),1.666667))),If(Diversity_annual_native_forbs&gt;2,If(Cover_Poaceae&gt;5,If(Cover_Poaceae&gt;20,If(Diversity_per_native_forbs&gt;2,100,94),If(Hydro_phase_wet&gt;0,If(Cover_Cyperaceae_Juncaceae&gt;0,80,70),If(Cover_all_native_forbs&gt;5,90,85))),If(Cover_all_native_forbs&gt;60,90,60.416667)),If(Cover_Cyperaceae_Juncaceae&gt;5,If(Cover_Poaceae&gt;0,If(Cover_Cyperaceae_Juncaceae&gt;30,If(Cover_annual_native_forbs&gt;0,80,If(Cover_Poaceae&gt;5,60,65)),If(Cover_unvegetated&gt;40,33.75,60)),21.666667),If(Cover_Cyperaceae_Juncaceae&gt;0,75,If(Diversity_per_native_forbs&gt;2,35,67.5))))))</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lastRenderedPageBreak/>
              <w:t>ExcelString</w:t>
            </w:r>
            <w:proofErr w:type="spellEnd"/>
            <w:r w:rsidRPr="006A11DD">
              <w:rPr>
                <w:color w:val="000000"/>
                <w:sz w:val="20"/>
                <w:szCs w:val="20"/>
                <w:lang w:eastAsia="en-AU"/>
              </w:rPr>
              <w:t xml:space="preserve"> Tree:23: =If(Cover_ann_exotics&gt;15,If(Diversity_per_native_forbs&gt;2,If(Cover_unvegetated&gt;1,If(Diversity_annual_native_forbs&gt;0,If(Hydro_phase_wet&gt;0,22.5,If(Cover_Poaceae&gt;1,40,35)),46.666667),If(Cover_Poaceae&gt;1,65,60)),If(Hydro_phase_wet&gt;0,If(Cover_all_native_forbs&gt;10,22.5,If(Cover_Cyperaceae_Juncaceae&gt;1,17.5,If(Cover_Poaceae&gt;5,If(Cover_Poaceae&gt;15,10,15),5))),If(Cover_Poaceae&gt;10,If(Cover_unvegetated&gt;1,30,67.5),If(Cover_ann_exotics&gt;35,30,If(Cover_Poaceae&gt;0,12.5,15))))),If(Cover_per_exotics&gt;40,If(Diversity_annual_native_forbs&gt;1,16,If(Cover_Cyperaceae_Juncaceae&gt;0,60,20)),If(Cropped&gt;0,If(Cover_Poaceae&gt;0,41.666667,5),If(Cover_Cyperaceae_Juncaceae&gt;90,25,If(Cover_all_native_forbs&gt;5,If(Cover_per_exotics&gt;0,If(Cover_Poaceae&gt;0,55,70),If(Cover_unvegetated&gt;10,If(Cover_Poaceae&gt;40,If(Cover_Poaceae&gt;45,65,55),If(Cover_Poaceae&gt;0,If(Cover_unvegetated&gt;60,If(Diversity_per_native_forbs&gt;2,80,70),If(Hydro_phase_wet&gt;0,91,84)),67.5)),If(Cover_Poaceae&gt;5,If(Cover_all_native_forbs&gt;10,90,95),100))),If(Cover_unvegetated&gt;65,If(Cover_Poaceae&gt;15,90,If(Cover_Poaceae&gt;5,62.5,80)),If(Cover_unvegetated&gt;45,49,If(Cover_ann_exotics&gt;10,If(Hydro_phase_wet&gt;0,70,30),If(Diversity_per_native_forbs&gt;1,If(Cover_Poaceae&gt;45,If(Cover_Cyperaceae_Juncaceae&gt;5,75,80),If(Hydro_phase_wet&gt;0,80,If(Cover_Poaceae&gt;5,65,70))),61.153846)))))))))</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Tree:24: =If(Cover_ann_exotics&gt;0,If(Cover_Cyperaceae_Juncaceae&gt;1,If(Cover_annual_native_forbs&gt;1,20,If(Cover_ann_exotics&gt;10,If(Cover_Poaceae&gt;15,20,If(Cover_all_native_forbs&gt;5,If(Hydro_phase_wet&gt;0,45,If(Cover_annual_native_forbs&gt;0,60,52.5)),If(Diversity_per_native_forbs&gt;1,If(Cover_Poaceae&gt;5,42.5,28.333333),50))),If(Diversity_per_native_forbs&gt;2,If(Cover_Poaceae&gt;0,If(Cover_Poaceae&gt;5,75,70),60),47))),If(Hydro_phase_wet&gt;0,If(Cover_Poaceae&gt;1,28,If(Cover_all_native_forbs&gt;1,10,1.25)),If(Cropped&gt;0,If(Cover_ann_exotics&gt;20,25,10),If(Diversity_annual_native_forbs&gt;2,If(Cover_Poaceae&gt;15,36.666667,15),If(Cover_Cyperaceae_Juncaceae&gt;0,61.666667,72.5))))),If(Cover_all_native_forbs&gt;1,If(Diversity_annual_native_forbs&gt;2,If(Cover_annual_native_forbs&gt;0,If(Cover_unvegetated&gt;50,If(Cover_Poaceae&gt;5,85,80),If(Cover_Poaceae&gt;1,If(Cover_Cyperaceae_Juncaceae&gt;20,85,If(Cover_all_native_forbs&gt;25,If(Cover_Poaceae&gt;30,90,96),If(Cover_Poaceae&gt;40,100,97.5))),85)),62.5),If(Diversity_per_native_forbs&gt;0,If(Hydro_phase_wet&gt;0,If(Cover_Poaceae&gt;5,If(Cover_annual_native_forbs&gt;1,50,If(Cover_unvegetated&gt;25,75,83.333333)),50),If(Cover_unvegetated&gt;10,If(Cover_unvegetated&gt;30,If(Cover_annual_native_forbs&gt;10,75,81.428571),90),If(Cover_Poaceae&gt;30,85,30))),If(Cover_Cyperaceae_Juncaceae&gt;5,36.666667,50))),If(Cover_Poaceae&gt;5,If(Cover_Poaceae&gt;70,80,If(Cover_Poaceae&gt;15,40,50)),If(Cover_all_native_forbs&gt;0,If(Cover_Poaceae&gt;0,20,25),0))))</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Tree:25: =If(Cover_ann_exotics&gt;0,If(Cover_per_exotics&gt;15,If(Cover_Cyperaceae_Juncaceae&gt;20,60,If(Cover_Poaceae&gt;15,27.5,If(Diversity_annual_native_forbs&gt;2,If(Cover_all_native_forbs&gt;1,12.5,5),If(Cover_ann_exotics&gt;40,If(Hydro_phase_wet&gt;0,20,6.666667),If(Hydro_phase_wet&gt;0,If(Cover_Cyperaceae_Juncaceae&gt;0,20,10),If(Cover_all_native_forbs&gt;5,30,15)))))),If(Diversity_per_native_forbs&gt;1,If(Cover_all_native_forbs&gt;15,82.5,If(Cover_unvegetated&gt;60,28.333333,50)),20.833333)),If(Cropped&gt;0,If(Cover_Poaceae&gt;0,10,0),If(Cover_all_native_forbs&gt;5,If(Cover_Cyperaceae_Juncaceae&gt;5,If(Cover_all_native_forbs&gt;15,80,54),If(Cover_unvegetated&gt;5,If(Cover_Poaceae&gt;0,If(Cover_unvegetated&gt;65,70,83.125),If(Cover_Cyperaceae_Juncaceae&gt;1,80,60)),If(Diversity_per_native_forbs&gt;2,100,If(Cover_Poaceae&gt;40,90,95)))),If(Diversity_per_native_forbs&gt;2,If(Cover_annual_native_forbs&gt;1,30,If(Cover_unvegetated&gt;65,70,If(Diversity_annual_native_forbs&gt;1,80,If(Cover_Poaceae&gt;15,90,85)))),If(Cover_Poaceae&gt;20,If(Cover_annual_native_forbs&gt;0,54,If(Cover_Poaceae&gt;25,67.5,80)),If(Cover_unvegetated&gt;0,If(Cover_Poaceae&gt;10,46.666667,26.666667),If(Hydro_phase_wet&gt;0,85,30)))))))</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Tree:26: =If(Cover_per_exotics&gt;0,If(Cover_per_exotics&gt;25,If(Cover_per_exotics&gt;50,If(Cover_Poaceae&gt;0,11.428571,0),26.818182),If(Cover_ann_exotics&gt;10,If(Cropped&gt;0,If(Cover_unvegetated&gt;5,7.5,If(Hydro_phase_wet&gt;0,If(Cover_Poaceae&gt;0,30,45),20)),If(Cover_per_exotics&gt;15,If(Cover_annual_native_forbs&gt;0,17.5,30),51.538462)),If(Cover_Poaceae&gt;60,95,If(Cover_annual_native_forbs&gt;1,42,If(Cover_Poaceae&gt;1,If(Cover_Poaceae&gt;5,67.5,70),56.666667))))),If(Cropped&gt;0,If(Cover_Poaceae&gt;0,If(Hydro_phase_wet&gt;0,10,35),If(Cover_Cyperaceae_Juncaceae&gt;0,10,2.5)),If(Cover_all_native_forbs&gt;1,If(Cover_unvegetated&gt;35,If(Cover_unvegetated&gt;60,If(Diversity_annual_native_forbs&gt;0,76.153846,90),If(Cover_all_native_forbs&gt;15,67.5,If(Hydro_phase_wet&gt;0,48.333333,If(Cover_all_native_forbs&gt;5,30,If(Cover_Cyperaceae_Juncaceae&gt;30,35,37.5))))),If(Diversity_annual_native_forbs&gt;2,If(Cover_Poaceae&gt;5,If(Cover_Cyperaceae_Juncaceae&gt;1,95,</w:t>
            </w:r>
            <w:r w:rsidRPr="006A11DD">
              <w:rPr>
                <w:color w:val="000000"/>
                <w:sz w:val="20"/>
                <w:szCs w:val="20"/>
                <w:lang w:eastAsia="en-AU"/>
              </w:rPr>
              <w:lastRenderedPageBreak/>
              <w:t>100),74),If(Diversity_annual_native_forbs&gt;1,If(Cover_Poaceae&gt;0,55,60),If(Cover_all_native_forbs&gt;20,88,77.5)))),If(Hydro_phase_wet&gt;0,If(Cover_Cyperaceae_Juncaceae&gt;0,47.5,25),If(Cover_Poaceae&gt;5,83.333333,46.666667)))))</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lastRenderedPageBreak/>
              <w:t>ExcelString</w:t>
            </w:r>
            <w:proofErr w:type="spellEnd"/>
            <w:r w:rsidRPr="006A11DD">
              <w:rPr>
                <w:color w:val="000000"/>
                <w:sz w:val="20"/>
                <w:szCs w:val="20"/>
                <w:lang w:eastAsia="en-AU"/>
              </w:rPr>
              <w:t xml:space="preserve"> Tree:27: =If(Cover_ann_exotics&gt;10,If(Diversity_per_native_forbs&gt;1,If(Cover_all_native_forbs&gt;5,If(Cover_unvegetated&gt;1,If(Cover_Poaceae&gt;15,40,If(Cover_Poaceae&gt;10,If(Hydro_phase_wet&gt;0,21.666667,16.666667),25)),44.166667),If(Cover_Cyperaceae_Juncaceae&gt;5,If(Cover_Poaceae&gt;5,65,If(Cover_Poaceae&gt;1,45,40)),If(Cover_unvegetated&gt;25,50,If(Cover_annual_native_forbs&gt;0,22.5,35)))),If(Cover_Poaceae&gt;0,If(Cover_Cyperaceae_Juncaceae&gt;0,22,If(Cover_unvegetated&gt;1,13.125,3.333333)),45)),If(Cover_unvegetated&gt;90,If(Cover_Poaceae&gt;0,20,0),If(Cover_per_exotics&gt;25,If(Cover_Cyperaceae_Juncaceae&gt;0,17.5,5),If(Diversity_annual_native_forbs&gt;1,If(Cover_unvegetated&gt;15,If(Cover_all_native_forbs&gt;45,58.333333,If(Hydro_phase_wet&gt;0,If(Diversity_per_native_forbs&gt;2,85,If(Cover_Poaceae&gt;5,57.5,70)),If(Cover_Poaceae&gt;20,80,90))),If(Cover_Poaceae&gt;65,80,If(Cover_annual_native_forbs&gt;1,If(Cover_Poaceae&gt;30,90,96),If(Cover_Cyperaceae_Juncaceae&gt;0,85,90)))),If(Cover_Poaceae&gt;10,If(Diversity_per_native_forbs&gt;0,80.909091,If(Hydro_phase_wet&gt;0,If(Cover_Cyperaceae_Juncaceae&gt;5,65,50),35)),If(Cover_unvegetated&gt;0,If(Diversity_per_native_forbs&gt;2,If(Cover_annual_native_forbs&gt;0,If(Cover_all_native_forbs&gt;5,70,77.5),If(Hydro_phase_wet&gt;0,60,55)),If(Cover_per_exotics&gt;0,If(Cover_Cyperaceae_Juncaceae&gt;20,70,60),If(Cropped&gt;0,10,If(Cover_all_native_forbs&gt;5,80,If(Cover_Cyperaceae_Juncaceae&gt;0,30,50))))),20))))))</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Tree:28: =If(Cover_ann_exotics&gt;0,If(Cover_per_exotics&gt;25,If(Cover_unvegetated&gt;20,8.75,If(Hydro_phase_wet&gt;0,If(Cover_all_native_forbs&gt;10,30,If(Cover_Cyperaceae_Juncaceae&gt;0,20,10)),If(Cover_Poaceae&gt;1,If(Cover_unvegetated&gt;10,23.333333,If(Cover_Poaceae&gt;15,40,33.333333)),65))),If(Cropped&gt;0,If(Cover_Cyperaceae_Juncaceae&gt;10,44,If(Cover_annual_native_forbs&gt;0,18.333333,If(Cover_Poaceae&gt;60,40,29))),If(Cover_all_native_forbs&gt;25,80,If(Cover_per_exotics&gt;20,35,If(Cover_Cyperaceae_Juncaceae&gt;0,If(Diversity_annual_native_forbs&gt;2,75,If(Cover_unvegetated&gt;35,70,If(Hydro_phase_wet&gt;0,If(Cover_Cyperaceae_Juncaceae&gt;35,60,48.333333),If(Cover_unvegetated&gt;10,50,41.666667)))),If(Hydro_phase_wet&gt;0,55,30)))))),If(Cover_unvegetated&gt;80,If(Cover_all_native_forbs&gt;5,35,If(Cropped&gt;0,10,20)),If(Cropped&gt;0,10,If(Cover_Cyperaceae_Juncaceae&gt;20,If(Cover_Poaceae&gt;10,If(Hydro_phase_wet&gt;0,55,If(Cover_Cyperaceae_Juncaceae&gt;45,80,85)),If(Diversity_per_native_forbs&gt;2,68.333333,If(Hydro_phase_wet&gt;0,25,30.714286))),If(Cover_unvegetated&gt;5,If(Cover_annual_native_forbs&gt;20,47.5,If(Cover_all_native_forbs&gt;20,If(Cover_Poaceae&gt;1,If(Hydro_phase_wet&gt;0,95,90),If(Cover_Poaceae&gt;0,87.5,80)),If(Cover_Poaceae&gt;60,90,If(Cover_unvegetated&gt;45,If(Diversity_annual_native_forbs&gt;0,If(Cover_unvegetated&gt;70,70,75),90),60)))),If(Diversity_annual_native_forbs&gt;2,100,If(Cover_Poaceae&gt;60,76.25,If(Cover_Poaceae&gt;40,If(Cover_Poaceae&gt;50,90,85),95))))))))</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Tree:29: =If(Cropped&gt;0,If(Cover_Cyperaceae_Juncaceae&gt;1,If(Hydro_phase_wet&gt;0,16.428571,If(Cover_Poaceae&gt;45,40,30)),If(Cover_Poaceae&gt;1,If(Cover_per_exotics&gt;5,21,8.333333),If(Cover_all_native_forbs&gt;0,If(Cover_all_native_forbs&gt;10,5,10),1))),If(Cover_per_exotics&gt;25,If(Cover_per_exotics&gt;45,If(Diversity_per_native_forbs&gt;2,5,If(Hydro_phase_wet&gt;0,22.5,15)),30),If(Cover_ann_exotics&gt;20,If(Cover_all_native_forbs&gt;1,If(Cover_all_native_forbs&gt;5,25,43.333333),15),If(Cover_all_native_forbs&gt;5,If(Cover_annual_native_forbs&gt;0,If(Diversity_annual_native_forbs&gt;2,If(Cover_unvegetated&gt;20,If(Hydro_phase_wet&gt;0,70,80),If(Cover_per_exotics&gt;0,If(Cover_Poaceae&gt;1,85,90),If(Cover_Cyperaceae_Juncaceae&gt;0,If(Cover_Poaceae&gt;30,90,95),100))),If(Cover_Poaceae&gt;10,If(Cover_annual_native_forbs&gt;1,78.571429,90),If(Hydro_phase_wet&gt;0,69.090909,77.5))),If(Hydro_phase_wet&gt;0,If(Diversity_per_native_forbs&gt;2,58.75,90),50)),If(Cover_Poaceae&gt;5,If(Cover_Cyperaceae_Juncaceae&gt;0,If(Cover_Cyperaceae_Juncaceae&gt;10,If(Cover_annual_native_forbs&gt;0,71.666667,41.666667),If(Cover_per_exotics&gt;0,68.333333,83.125)),51.111111),If(Cover_Cyperaceae_Juncaceae&gt;0,If(Cover_ann_exotics&gt;5,70,If(Cover_per_exotics&gt;0,40,If(Diversity_annual_native_forbs&gt;1,30,If(Cover_Poaceae&gt;0,25,22.5)))),70))))))</w:t>
            </w:r>
          </w:p>
        </w:tc>
      </w:tr>
      <w:tr w:rsidR="006A11DD" w:rsidRPr="006A11DD" w:rsidTr="006A11DD">
        <w:trPr>
          <w:trHeight w:val="300"/>
        </w:trPr>
        <w:tc>
          <w:tcPr>
            <w:tcW w:w="9390" w:type="dxa"/>
            <w:tcBorders>
              <w:top w:val="nil"/>
              <w:left w:val="nil"/>
              <w:bottom w:val="nil"/>
              <w:right w:val="nil"/>
            </w:tcBorders>
            <w:shd w:val="clear" w:color="auto" w:fill="auto"/>
            <w:noWrap/>
            <w:vAlign w:val="bottom"/>
            <w:hideMark/>
          </w:tcPr>
          <w:p w:rsidR="006A11DD" w:rsidRPr="006A11DD" w:rsidRDefault="006A11DD" w:rsidP="006A11DD">
            <w:pPr>
              <w:rPr>
                <w:color w:val="000000"/>
                <w:sz w:val="20"/>
                <w:szCs w:val="20"/>
                <w:lang w:eastAsia="en-AU"/>
              </w:rPr>
            </w:pPr>
            <w:proofErr w:type="spellStart"/>
            <w:r w:rsidRPr="006A11DD">
              <w:rPr>
                <w:color w:val="000000"/>
                <w:sz w:val="20"/>
                <w:szCs w:val="20"/>
                <w:lang w:eastAsia="en-AU"/>
              </w:rPr>
              <w:t>ExcelString</w:t>
            </w:r>
            <w:proofErr w:type="spellEnd"/>
            <w:r w:rsidRPr="006A11DD">
              <w:rPr>
                <w:color w:val="000000"/>
                <w:sz w:val="20"/>
                <w:szCs w:val="20"/>
                <w:lang w:eastAsia="en-AU"/>
              </w:rPr>
              <w:t xml:space="preserve"> Tree:30: =If(Cover_per_exotics&gt;1,If(Cover_Poaceae&gt;1,If(Cropped&gt;0,If(Cover_Cyperaceae_Juncaceae&gt;0,If(Cover_Cyperaceae_Juncaceae&gt;5,20,25),13.333333),If(Cover_Poaceae&gt;20,If(Cover_Poaceae&gt;70,30,If(Diversity_per_native_forbs&gt;2,75,If(Cover_Poaceae&gt;30,65,55))),If(Cover_ann_exotics&gt;1,If(Cover_unvegetated&gt;10,If(Hydro_phase_wet&gt;0,15,If(Cover_annual_native_forbs&gt;0,20,If(Cover_Poaceae&gt;10,30,25))),If(Cover_Cyperaceae_Juncaceae&gt;1,If(Cover_Poaceae&gt;5,If(Hydro_phase_wet&gt;0,53.333333,42.5),60),If(Cover_annual_native_forbs&gt;1,25,If(Cover_Poaceae&gt;5,40,35)))),If(Cover_Poaceae&gt;10,35,80)))),If(Cover_per_exotics&gt;40,If(Diversity_annual_native_forbs&gt;0,If(Cover_annual_native_forbs&gt;1,15,10),0),If(Cover_annual_native_forbs&gt;0,22,32))),If(Cover_Poaceae&gt;0,If(Cover_all_native_forbs&gt;25,If(Cover_Poaceae&gt;40,85,If(Cover_Poaceae&gt;30,95,If(Cover_unvegetated&gt;35,95,100))),If(Cover_Poaceae&gt;80,If(Cover_Poaceae&gt;85,If(Hydro_phase_wet&gt;0,85,77.5),100),If(Cover_all_native_forbs&gt;10,If(Hydro_phase_wet&gt;0,71,If(Cover_annual_native_forbs&gt;10,87.5,77.5)),If(Cover_Cyperaceae_Juncaceae&gt;0,If(Diversity_per_native_forbs&gt;1,If(Cover_Poaceae&gt;5,If(Cover_Poaceae&gt;45,56.666667,If(Hydro_phase_wet&gt;0,If(Cover_Poaceae&gt;10,73.333333,85),90)),55.833333),53),If(Hydro_phase_wet&gt;0,If(Cover_Poaceae&gt;10,35,15),60))))),24.444444))</w:t>
            </w:r>
          </w:p>
        </w:tc>
      </w:tr>
    </w:tbl>
    <w:p w:rsidR="006661D1" w:rsidRPr="00856EC2" w:rsidRDefault="006661D1" w:rsidP="006661D1">
      <w:pPr>
        <w:rPr>
          <w:sz w:val="20"/>
          <w:szCs w:val="20"/>
        </w:rPr>
      </w:pPr>
    </w:p>
    <w:p w:rsidR="006A11DD" w:rsidRPr="002D349D" w:rsidRDefault="006A11DD" w:rsidP="006661D1">
      <w:pPr>
        <w:rPr>
          <w:sz w:val="18"/>
          <w:szCs w:val="18"/>
        </w:rPr>
      </w:pPr>
    </w:p>
    <w:p w:rsidR="00162154" w:rsidRDefault="00162154" w:rsidP="000C5B57">
      <w:pPr>
        <w:rPr>
          <w:lang w:val="en-US"/>
        </w:rPr>
        <w:sectPr w:rsidR="00162154" w:rsidSect="0024007D">
          <w:pgSz w:w="11907" w:h="16840" w:code="9"/>
          <w:pgMar w:top="1134" w:right="1134" w:bottom="1134" w:left="1134" w:header="709" w:footer="567" w:gutter="0"/>
          <w:cols w:space="708"/>
          <w:formProt w:val="0"/>
          <w:titlePg/>
          <w:docGrid w:linePitch="360"/>
        </w:sectPr>
      </w:pPr>
    </w:p>
    <w:p w:rsidR="00AF326B" w:rsidRDefault="00AF326B" w:rsidP="000C5B57">
      <w:pPr>
        <w:rPr>
          <w:lang w:val="en-US"/>
        </w:rPr>
      </w:pPr>
    </w:p>
    <w:p w:rsidR="00AF326B" w:rsidRDefault="00AF326B" w:rsidP="000C5B57">
      <w:pPr>
        <w:rPr>
          <w:lang w:val="en-US"/>
        </w:rPr>
      </w:pPr>
    </w:p>
    <w:p w:rsidR="00AF326B" w:rsidRDefault="00AF326B" w:rsidP="000C5B57">
      <w:pPr>
        <w:rPr>
          <w:lang w:val="en-US"/>
        </w:rPr>
      </w:pPr>
    </w:p>
    <w:p w:rsidR="009F61FE" w:rsidRPr="00AF326B" w:rsidRDefault="009F61FE" w:rsidP="00896367">
      <w:pPr>
        <w:rPr>
          <w:rFonts w:cs="Arial"/>
          <w:color w:val="228591"/>
          <w:sz w:val="40"/>
          <w:lang w:val="en-US"/>
        </w:rPr>
      </w:pPr>
    </w:p>
    <w:sectPr w:rsidR="009F61FE" w:rsidRPr="00AF326B" w:rsidSect="0024007D">
      <w:headerReference w:type="first" r:id="rId34"/>
      <w:footerReference w:type="first" r:id="rId35"/>
      <w:pgSz w:w="11907" w:h="16840" w:code="9"/>
      <w:pgMar w:top="1134" w:right="1134" w:bottom="1134" w:left="1134" w:header="709" w:footer="567" w:gutter="0"/>
      <w:pgNumType w:start="1"/>
      <w:cols w:space="708"/>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0934" w:rsidRDefault="00070934">
      <w:r>
        <w:separator/>
      </w:r>
    </w:p>
  </w:endnote>
  <w:endnote w:type="continuationSeparator" w:id="0">
    <w:p w:rsidR="00070934" w:rsidRDefault="000709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0934" w:rsidRDefault="00070934" w:rsidP="00207A7C">
    <w:pPr>
      <w:pStyle w:val="Footer"/>
    </w:pPr>
    <w:r>
      <w:rPr>
        <w:noProof/>
        <w:lang w:eastAsia="en-AU"/>
      </w:rPr>
      <w:drawing>
        <wp:anchor distT="0" distB="0" distL="114300" distR="114300" simplePos="0" relativeHeight="251664384" behindDoc="0" locked="0" layoutInCell="1" allowOverlap="1" wp14:anchorId="08640B1B" wp14:editId="010ACBDA">
          <wp:simplePos x="0" y="0"/>
          <wp:positionH relativeFrom="column">
            <wp:posOffset>4991100</wp:posOffset>
          </wp:positionH>
          <wp:positionV relativeFrom="paragraph">
            <wp:posOffset>-147814</wp:posOffset>
          </wp:positionV>
          <wp:extent cx="1467555" cy="425789"/>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CGOV_ENVIRONMENT_LOGO_GOV_BLUE_PMS2145.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67555" cy="425789"/>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0934" w:rsidRDefault="00070934" w:rsidP="00274E8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070934" w:rsidRDefault="00070934" w:rsidP="00607A4C">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0934" w:rsidRDefault="00070934" w:rsidP="00341520">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0934" w:rsidRPr="006434A0" w:rsidRDefault="00070934" w:rsidP="008C5E7D">
    <w:pPr>
      <w:pStyle w:val="zFooter"/>
      <w:rPr>
        <w:rStyle w:val="zRptPgNum"/>
        <w:color w:val="auto"/>
      </w:rPr>
    </w:pPr>
    <w:r>
      <w:rPr>
        <w:rStyle w:val="zRptPgNum"/>
        <w:b/>
        <w:color w:val="auto"/>
      </w:rPr>
      <w:t>Quality assessment metric for SHW</w:t>
    </w:r>
  </w:p>
  <w:p w:rsidR="00070934" w:rsidRPr="003F347D" w:rsidRDefault="00070934" w:rsidP="00EA4AEF">
    <w:pPr>
      <w:pStyle w:val="zFooter"/>
    </w:pPr>
    <w:r w:rsidRPr="003F347D">
      <w:rPr>
        <w:rStyle w:val="zRptPgNum"/>
      </w:rPr>
      <w:fldChar w:fldCharType="begin"/>
    </w:r>
    <w:r w:rsidRPr="003F347D">
      <w:rPr>
        <w:rStyle w:val="zRptPgNum"/>
      </w:rPr>
      <w:instrText xml:space="preserve"> PAGE   \* MERGEFORMAT </w:instrText>
    </w:r>
    <w:r w:rsidRPr="003F347D">
      <w:rPr>
        <w:rStyle w:val="zRptPgNum"/>
      </w:rPr>
      <w:fldChar w:fldCharType="separate"/>
    </w:r>
    <w:r w:rsidR="00BB6EC0">
      <w:rPr>
        <w:rStyle w:val="zRptPgNum"/>
        <w:noProof/>
      </w:rPr>
      <w:t>21</w:t>
    </w:r>
    <w:r w:rsidRPr="003F347D">
      <w:rPr>
        <w:rStyle w:val="zRptPgNum"/>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0934" w:rsidRPr="006434A0" w:rsidRDefault="00070934" w:rsidP="000F260F">
    <w:pPr>
      <w:pStyle w:val="zFooter"/>
      <w:rPr>
        <w:rStyle w:val="zRptPgNum"/>
        <w:color w:val="auto"/>
      </w:rPr>
    </w:pPr>
    <w:r>
      <w:rPr>
        <w:rStyle w:val="zRptPgNum"/>
        <w:b/>
        <w:color w:val="auto"/>
      </w:rPr>
      <w:t>Quality Assessment metric for SHW</w:t>
    </w:r>
  </w:p>
  <w:p w:rsidR="00070934" w:rsidRPr="00040071" w:rsidRDefault="00070934" w:rsidP="006C2C00">
    <w:pPr>
      <w:pStyle w:val="zFooter"/>
      <w:rPr>
        <w:rStyle w:val="zRptPgNum"/>
      </w:rPr>
    </w:pPr>
    <w:r w:rsidRPr="00040071">
      <w:rPr>
        <w:rStyle w:val="zRptPgNum"/>
      </w:rPr>
      <w:fldChar w:fldCharType="begin"/>
    </w:r>
    <w:r w:rsidRPr="00040071">
      <w:rPr>
        <w:rStyle w:val="zRptPgNum"/>
      </w:rPr>
      <w:instrText xml:space="preserve"> PAGE  \* Arabic  \* MERGEFORMAT </w:instrText>
    </w:r>
    <w:r w:rsidRPr="00040071">
      <w:rPr>
        <w:rStyle w:val="zRptPgNum"/>
      </w:rPr>
      <w:fldChar w:fldCharType="separate"/>
    </w:r>
    <w:r w:rsidR="009D3088">
      <w:rPr>
        <w:rStyle w:val="zRptPgNum"/>
        <w:noProof/>
      </w:rPr>
      <w:t>1</w:t>
    </w:r>
    <w:r w:rsidRPr="00040071">
      <w:rPr>
        <w:rStyle w:val="zRptPgNum"/>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0934" w:rsidRDefault="00070934" w:rsidP="001B719F">
    <w:pPr>
      <w:pStyle w:val="zFooter"/>
      <w:rPr>
        <w:rStyle w:val="zRptPgNum"/>
        <w:b/>
        <w:color w:val="auto"/>
      </w:rPr>
    </w:pPr>
  </w:p>
  <w:p w:rsidR="00070934" w:rsidRPr="006434A0" w:rsidRDefault="00070934" w:rsidP="00FC5E7A">
    <w:pPr>
      <w:pStyle w:val="zFooter"/>
      <w:rPr>
        <w:rStyle w:val="zRptPgNum"/>
        <w:color w:val="auto"/>
      </w:rPr>
    </w:pPr>
    <w:r>
      <w:rPr>
        <w:rStyle w:val="zRptPgNum"/>
        <w:b/>
        <w:color w:val="auto"/>
      </w:rPr>
      <w:t>Quality assessment metric for SHW</w:t>
    </w:r>
  </w:p>
  <w:p w:rsidR="00070934" w:rsidRPr="003F347D" w:rsidRDefault="00070934" w:rsidP="001B719F">
    <w:pPr>
      <w:pStyle w:val="zFooter"/>
    </w:pPr>
    <w:r w:rsidRPr="003F347D">
      <w:rPr>
        <w:rStyle w:val="zRptPgNum"/>
      </w:rPr>
      <w:fldChar w:fldCharType="begin"/>
    </w:r>
    <w:r w:rsidRPr="003F347D">
      <w:rPr>
        <w:rStyle w:val="zRptPgNum"/>
      </w:rPr>
      <w:instrText xml:space="preserve"> PAGE   \* MERGEFORMAT </w:instrText>
    </w:r>
    <w:r w:rsidRPr="003F347D">
      <w:rPr>
        <w:rStyle w:val="zRptPgNum"/>
      </w:rPr>
      <w:fldChar w:fldCharType="separate"/>
    </w:r>
    <w:r w:rsidR="00BB6EC0">
      <w:rPr>
        <w:rStyle w:val="zRptPgNum"/>
        <w:noProof/>
      </w:rPr>
      <w:t>19</w:t>
    </w:r>
    <w:r w:rsidRPr="003F347D">
      <w:rPr>
        <w:rStyle w:val="zRptPgNum"/>
      </w:rPr>
      <w:fldChar w:fldCharType="end"/>
    </w:r>
  </w:p>
  <w:p w:rsidR="00070934" w:rsidRPr="009F61FE" w:rsidRDefault="00070934" w:rsidP="009F61FE">
    <w:pPr>
      <w:pStyle w:val="Footer"/>
      <w:rPr>
        <w:rStyle w:val="zRptPgNum"/>
        <w:color w:val="auto"/>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0934" w:rsidRPr="009F61FE" w:rsidRDefault="00070934" w:rsidP="009F61FE">
    <w:pPr>
      <w:pStyle w:val="Footer"/>
      <w:rPr>
        <w:rStyle w:val="zRptPgNum"/>
        <w:color w:val="auto"/>
      </w:rPr>
    </w:pPr>
    <w:r>
      <w:rPr>
        <w:noProof/>
        <w:lang w:eastAsia="en-AU"/>
      </w:rPr>
      <mc:AlternateContent>
        <mc:Choice Requires="wps">
          <w:drawing>
            <wp:anchor distT="0" distB="0" distL="114300" distR="114300" simplePos="0" relativeHeight="251662336" behindDoc="0" locked="0" layoutInCell="1" allowOverlap="1" wp14:anchorId="43F14A82" wp14:editId="1AC42DB4">
              <wp:simplePos x="0" y="0"/>
              <wp:positionH relativeFrom="column">
                <wp:posOffset>368935</wp:posOffset>
              </wp:positionH>
              <wp:positionV relativeFrom="paragraph">
                <wp:posOffset>-2204720</wp:posOffset>
              </wp:positionV>
              <wp:extent cx="2966720" cy="1473200"/>
              <wp:effectExtent l="0" t="0" r="0" b="0"/>
              <wp:wrapNone/>
              <wp:docPr id="9"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6720" cy="147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70934" w:rsidRDefault="00070934">
                          <w:pPr>
                            <w:rPr>
                              <w:rFonts w:ascii="Arial" w:hAnsi="Arial" w:cs="Arial"/>
                              <w:color w:val="FFFFFF"/>
                            </w:rPr>
                          </w:pPr>
                        </w:p>
                        <w:p w:rsidR="00070934" w:rsidRDefault="00070934">
                          <w:pPr>
                            <w:rPr>
                              <w:rFonts w:ascii="Arial" w:hAnsi="Arial" w:cs="Arial"/>
                              <w:color w:val="FFFFFF"/>
                            </w:rPr>
                          </w:pPr>
                        </w:p>
                        <w:p w:rsidR="00070934" w:rsidRDefault="00070934">
                          <w:pPr>
                            <w:rPr>
                              <w:rFonts w:ascii="Arial" w:hAnsi="Arial" w:cs="Arial"/>
                              <w:color w:val="FFFFFF"/>
                            </w:rPr>
                          </w:pPr>
                        </w:p>
                        <w:p w:rsidR="00070934" w:rsidRDefault="00070934">
                          <w:pPr>
                            <w:rPr>
                              <w:rFonts w:ascii="Arial" w:hAnsi="Arial" w:cs="Arial"/>
                              <w:color w:val="FFFFFF"/>
                            </w:rPr>
                          </w:pPr>
                        </w:p>
                        <w:p w:rsidR="00070934" w:rsidRDefault="00070934">
                          <w:pPr>
                            <w:rPr>
                              <w:rFonts w:ascii="Arial" w:hAnsi="Arial" w:cs="Arial"/>
                              <w:color w:val="FFFFFF"/>
                            </w:rPr>
                          </w:pPr>
                        </w:p>
                        <w:p w:rsidR="00070934" w:rsidRPr="0090189E" w:rsidRDefault="00070934">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7" type="#_x0000_t202" style="position:absolute;margin-left:29.05pt;margin-top:-173.6pt;width:233.6pt;height:11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" filled="f" stroked="f">
              <v:textbox inset=",7.2pt,,7.2pt">
                <w:txbxContent>
                  <w:p w:rsidR="0009049D" w:rsidRDefault="0009049D">
                    <w:pPr>
                      <w:rPr>
                        <w:rFonts w:ascii="Arial" w:hAnsi="Arial" w:cs="Arial"/>
                        <w:color w:val="FFFFFF"/>
                      </w:rPr>
                    </w:pPr>
                  </w:p>
                  <w:p w:rsidR="0009049D" w:rsidRDefault="0009049D">
                    <w:pPr>
                      <w:rPr>
                        <w:rFonts w:ascii="Arial" w:hAnsi="Arial" w:cs="Arial"/>
                        <w:color w:val="FFFFFF"/>
                      </w:rPr>
                    </w:pPr>
                  </w:p>
                  <w:p w:rsidR="0009049D" w:rsidRDefault="0009049D">
                    <w:pPr>
                      <w:rPr>
                        <w:rFonts w:ascii="Arial" w:hAnsi="Arial" w:cs="Arial"/>
                        <w:color w:val="FFFFFF"/>
                      </w:rPr>
                    </w:pPr>
                  </w:p>
                  <w:p w:rsidR="0009049D" w:rsidRDefault="0009049D">
                    <w:pPr>
                      <w:rPr>
                        <w:rFonts w:ascii="Arial" w:hAnsi="Arial" w:cs="Arial"/>
                        <w:color w:val="FFFFFF"/>
                      </w:rPr>
                    </w:pPr>
                  </w:p>
                  <w:p w:rsidR="0009049D" w:rsidRDefault="0009049D">
                    <w:pPr>
                      <w:rPr>
                        <w:rFonts w:ascii="Arial" w:hAnsi="Arial" w:cs="Arial"/>
                        <w:color w:val="FFFFFF"/>
                      </w:rPr>
                    </w:pPr>
                  </w:p>
                  <w:p w:rsidR="0009049D" w:rsidRPr="0090189E" w:rsidRDefault="0009049D">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0934" w:rsidRPr="00D07E53" w:rsidRDefault="00070934">
      <w:pPr>
        <w:rPr>
          <w:color w:val="FFFFFF"/>
        </w:rPr>
      </w:pPr>
      <w:r w:rsidRPr="00D07E53">
        <w:rPr>
          <w:color w:val="FFFFFF"/>
        </w:rPr>
        <w:separator/>
      </w:r>
    </w:p>
  </w:footnote>
  <w:footnote w:type="continuationSeparator" w:id="0">
    <w:p w:rsidR="00070934" w:rsidRDefault="0007093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0934" w:rsidRDefault="00070934">
    <w:pPr>
      <w:pStyle w:val="Header"/>
    </w:pPr>
    <w:r>
      <w:rPr>
        <w:noProof/>
        <w:lang w:eastAsia="en-AU"/>
      </w:rPr>
      <w:drawing>
        <wp:anchor distT="0" distB="0" distL="114300" distR="114300" simplePos="0" relativeHeight="251657216" behindDoc="1" locked="0" layoutInCell="1" allowOverlap="1" wp14:anchorId="7593DBA9" wp14:editId="445EEAD7">
          <wp:simplePos x="0" y="0"/>
          <wp:positionH relativeFrom="column">
            <wp:posOffset>-342900</wp:posOffset>
          </wp:positionH>
          <wp:positionV relativeFrom="paragraph">
            <wp:posOffset>-111760</wp:posOffset>
          </wp:positionV>
          <wp:extent cx="6805295" cy="3149600"/>
          <wp:effectExtent l="0" t="0" r="0" b="0"/>
          <wp:wrapNone/>
          <wp:docPr id="19" name="Picture 19"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05295" cy="31496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0934" w:rsidRDefault="00070934" w:rsidP="003424E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0934" w:rsidRDefault="00070934" w:rsidP="009046B1">
    <w:pPr>
      <w:pStyle w:val="z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0934" w:rsidRDefault="00070934" w:rsidP="009046B1">
    <w:pPr>
      <w:pStyle w:val="z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0934" w:rsidRDefault="00070934" w:rsidP="009046B1">
    <w:pPr>
      <w:pStyle w:val="zHeader"/>
    </w:pPr>
    <w:r>
      <w:rPr>
        <w:noProof/>
        <w:lang w:eastAsia="en-AU"/>
      </w:rPr>
      <w:drawing>
        <wp:anchor distT="0" distB="0" distL="114300" distR="114300" simplePos="0" relativeHeight="251661312" behindDoc="1" locked="0" layoutInCell="1" allowOverlap="1" wp14:anchorId="16858D6E" wp14:editId="1C8F63B8">
          <wp:simplePos x="0" y="0"/>
          <wp:positionH relativeFrom="column">
            <wp:posOffset>-353060</wp:posOffset>
          </wp:positionH>
          <wp:positionV relativeFrom="paragraph">
            <wp:posOffset>-101600</wp:posOffset>
          </wp:positionV>
          <wp:extent cx="6837680" cy="9627870"/>
          <wp:effectExtent l="0" t="0" r="1270" b="0"/>
          <wp:wrapNone/>
          <wp:docPr id="22" name="Picture 22"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7680" cy="96278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FB428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EB6ADD6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30B4BCEA"/>
    <w:lvl w:ilvl="0">
      <w:start w:val="1"/>
      <w:numFmt w:val="decimal"/>
      <w:pStyle w:val="ListNumber3"/>
      <w:lvlText w:val="%1."/>
      <w:lvlJc w:val="left"/>
      <w:pPr>
        <w:tabs>
          <w:tab w:val="num" w:pos="926"/>
        </w:tabs>
        <w:ind w:left="926" w:hanging="360"/>
      </w:pPr>
    </w:lvl>
  </w:abstractNum>
  <w:abstractNum w:abstractNumId="3">
    <w:nsid w:val="FFFFFF7F"/>
    <w:multiLevelType w:val="singleLevel"/>
    <w:tmpl w:val="CD70D66E"/>
    <w:lvl w:ilvl="0">
      <w:start w:val="1"/>
      <w:numFmt w:val="decimal"/>
      <w:pStyle w:val="ListNumber2"/>
      <w:lvlText w:val="%1."/>
      <w:lvlJc w:val="left"/>
      <w:pPr>
        <w:tabs>
          <w:tab w:val="num" w:pos="643"/>
        </w:tabs>
        <w:ind w:left="643" w:hanging="360"/>
      </w:pPr>
    </w:lvl>
  </w:abstractNum>
  <w:abstractNum w:abstractNumId="4">
    <w:nsid w:val="FFFFFF80"/>
    <w:multiLevelType w:val="singleLevel"/>
    <w:tmpl w:val="1A30ECFE"/>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2036262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2F8EAC82"/>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D6700E62"/>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8BA2316C"/>
    <w:lvl w:ilvl="0">
      <w:start w:val="1"/>
      <w:numFmt w:val="decimal"/>
      <w:pStyle w:val="ListNumber"/>
      <w:lvlText w:val="%1."/>
      <w:lvlJc w:val="left"/>
      <w:pPr>
        <w:tabs>
          <w:tab w:val="num" w:pos="360"/>
        </w:tabs>
        <w:ind w:left="360" w:hanging="360"/>
      </w:pPr>
    </w:lvl>
  </w:abstractNum>
  <w:abstractNum w:abstractNumId="9">
    <w:nsid w:val="FFFFFF89"/>
    <w:multiLevelType w:val="singleLevel"/>
    <w:tmpl w:val="A246F1C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43E687C"/>
    <w:multiLevelType w:val="hybridMultilevel"/>
    <w:tmpl w:val="F35A8474"/>
    <w:lvl w:ilvl="0" w:tplc="EC5C4A44">
      <w:start w:val="1"/>
      <w:numFmt w:val="bullet"/>
      <w:pStyle w:val="TblBll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059550C3"/>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2">
    <w:nsid w:val="081956F9"/>
    <w:multiLevelType w:val="hybridMultilevel"/>
    <w:tmpl w:val="DBB2C87A"/>
    <w:lvl w:ilvl="0" w:tplc="D11EF60A">
      <w:start w:val="1"/>
      <w:numFmt w:val="bullet"/>
      <w:pStyle w:val="Bullet"/>
      <w:lvlText w:val=""/>
      <w:lvlJc w:val="left"/>
      <w:pPr>
        <w:tabs>
          <w:tab w:val="num" w:pos="720"/>
        </w:tabs>
        <w:ind w:left="720" w:hanging="360"/>
      </w:pPr>
      <w:rPr>
        <w:rFonts w:ascii="Symbol" w:hAnsi="Symbol" w:hint="default"/>
      </w:rPr>
    </w:lvl>
    <w:lvl w:ilvl="1" w:tplc="CDBA1164">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F817EB7"/>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1E08627D"/>
    <w:multiLevelType w:val="hybridMultilevel"/>
    <w:tmpl w:val="42F2D252"/>
    <w:lvl w:ilvl="0" w:tplc="0C090005">
      <w:start w:val="1"/>
      <w:numFmt w:val="bullet"/>
      <w:lvlText w:val=""/>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2C183DD0"/>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
    <w:nsid w:val="2D2B0136"/>
    <w:multiLevelType w:val="hybridMultilevel"/>
    <w:tmpl w:val="578035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2D9D18C6"/>
    <w:multiLevelType w:val="hybridMultilevel"/>
    <w:tmpl w:val="2250CEC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3664699E"/>
    <w:multiLevelType w:val="hybridMultilevel"/>
    <w:tmpl w:val="454619A6"/>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nsid w:val="37404691"/>
    <w:multiLevelType w:val="hybridMultilevel"/>
    <w:tmpl w:val="DB6C6658"/>
    <w:lvl w:ilvl="0" w:tplc="0C09000F">
      <w:start w:val="1"/>
      <w:numFmt w:val="decimal"/>
      <w:lvlText w:val="%1."/>
      <w:lvlJc w:val="left"/>
      <w:pPr>
        <w:ind w:left="720" w:hanging="360"/>
      </w:pPr>
    </w:lvl>
    <w:lvl w:ilvl="1" w:tplc="0C090001">
      <w:start w:val="1"/>
      <w:numFmt w:val="bullet"/>
      <w:lvlText w:val=""/>
      <w:lvlJc w:val="left"/>
      <w:pPr>
        <w:ind w:left="1440" w:hanging="360"/>
      </w:pPr>
      <w:rPr>
        <w:rFonts w:ascii="Symbol" w:hAnsi="Symbol"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nsid w:val="3B766D2B"/>
    <w:multiLevelType w:val="hybridMultilevel"/>
    <w:tmpl w:val="D2EA061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4B165AB4"/>
    <w:multiLevelType w:val="hybridMultilevel"/>
    <w:tmpl w:val="CCB4B7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59263D40"/>
    <w:multiLevelType w:val="hybridMultilevel"/>
    <w:tmpl w:val="EAE265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661B5762"/>
    <w:multiLevelType w:val="hybridMultilevel"/>
    <w:tmpl w:val="07582DB8"/>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4">
    <w:nsid w:val="6B1E1DB5"/>
    <w:multiLevelType w:val="hybridMultilevel"/>
    <w:tmpl w:val="9FB46220"/>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5">
    <w:nsid w:val="6CB249DC"/>
    <w:multiLevelType w:val="hybridMultilevel"/>
    <w:tmpl w:val="9FDE95C6"/>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6CBC458E"/>
    <w:multiLevelType w:val="hybridMultilevel"/>
    <w:tmpl w:val="3E6ABD06"/>
    <w:lvl w:ilvl="0" w:tplc="D11EF60A">
      <w:start w:val="1"/>
      <w:numFmt w:val="bullet"/>
      <w:lvlText w:val=""/>
      <w:lvlJc w:val="left"/>
      <w:pPr>
        <w:tabs>
          <w:tab w:val="num" w:pos="360"/>
        </w:tabs>
        <w:ind w:left="360" w:hanging="360"/>
      </w:pPr>
      <w:rPr>
        <w:rFonts w:ascii="Symbol" w:hAnsi="Symbol" w:hint="default"/>
      </w:rPr>
    </w:lvl>
    <w:lvl w:ilvl="1" w:tplc="4858CD2E">
      <w:start w:val="1"/>
      <w:numFmt w:val="bullet"/>
      <w:pStyle w:val="Bullet2"/>
      <w:lvlText w:val="–"/>
      <w:lvlJc w:val="left"/>
      <w:pPr>
        <w:tabs>
          <w:tab w:val="num" w:pos="1080"/>
        </w:tabs>
        <w:ind w:left="1080" w:hanging="360"/>
      </w:pPr>
      <w:rPr>
        <w:rFonts w:ascii="Courier New" w:hAnsi="Courier New" w:hint="default"/>
      </w:rPr>
    </w:lvl>
    <w:lvl w:ilvl="2" w:tplc="B4B8798A">
      <w:start w:val="1"/>
      <w:numFmt w:val="decimal"/>
      <w:lvlText w:val="%3."/>
      <w:lvlJc w:val="left"/>
      <w:pPr>
        <w:tabs>
          <w:tab w:val="num" w:pos="1800"/>
        </w:tabs>
        <w:ind w:left="1800" w:hanging="360"/>
      </w:pPr>
      <w:rPr>
        <w:rFonts w:hint="default"/>
      </w:rPr>
    </w:lvl>
    <w:lvl w:ilvl="3" w:tplc="10CA7108">
      <w:start w:val="1"/>
      <w:numFmt w:val="lowerLetter"/>
      <w:lvlText w:val="%4."/>
      <w:lvlJc w:val="left"/>
      <w:pPr>
        <w:tabs>
          <w:tab w:val="num" w:pos="2520"/>
        </w:tabs>
        <w:ind w:left="2520" w:hanging="360"/>
      </w:pPr>
      <w:rPr>
        <w:rFonts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
    <w:nsid w:val="71B74906"/>
    <w:multiLevelType w:val="hybridMultilevel"/>
    <w:tmpl w:val="6E260D1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74954621"/>
    <w:multiLevelType w:val="hybridMultilevel"/>
    <w:tmpl w:val="49420196"/>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13"/>
  </w:num>
  <w:num w:numId="3">
    <w:abstractNumId w:val="1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2"/>
  </w:num>
  <w:num w:numId="15">
    <w:abstractNumId w:val="26"/>
  </w:num>
  <w:num w:numId="16">
    <w:abstractNumId w:val="10"/>
  </w:num>
  <w:num w:numId="17">
    <w:abstractNumId w:val="21"/>
  </w:num>
  <w:num w:numId="18">
    <w:abstractNumId w:val="20"/>
  </w:num>
  <w:num w:numId="19">
    <w:abstractNumId w:val="22"/>
  </w:num>
  <w:num w:numId="20">
    <w:abstractNumId w:val="16"/>
  </w:num>
  <w:num w:numId="21">
    <w:abstractNumId w:val="27"/>
  </w:num>
  <w:num w:numId="22">
    <w:abstractNumId w:val="18"/>
  </w:num>
  <w:num w:numId="23">
    <w:abstractNumId w:val="19"/>
  </w:num>
  <w:num w:numId="24">
    <w:abstractNumId w:val="14"/>
  </w:num>
  <w:num w:numId="25">
    <w:abstractNumId w:val="25"/>
  </w:num>
  <w:num w:numId="26">
    <w:abstractNumId w:val="24"/>
  </w:num>
  <w:num w:numId="27">
    <w:abstractNumId w:val="23"/>
  </w:num>
  <w:num w:numId="28">
    <w:abstractNumId w:val="28"/>
  </w:num>
  <w:num w:numId="29">
    <w:abstractNumId w:val="1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removePersonalInformation/>
  <w:removeDateAndTime/>
  <w:activeWritingStyle w:appName="MSWord" w:lang="en-US" w:vendorID="64" w:dllVersion="131078" w:nlCheck="1" w:checkStyle="1"/>
  <w:activeWritingStyle w:appName="MSWord" w:lang="en-AU" w:vendorID="64" w:dllVersion="131078" w:nlCheck="1" w:checkStyle="1"/>
  <w:proofState w:spelling="clean"/>
  <w:attachedTemplate r:id="rId1"/>
  <w:documentProtection w:edit="forms" w:enforcement="0"/>
  <w:defaultTabStop w:val="720"/>
  <w:defaultTableStyle w:val="DELWPTable"/>
  <w:drawingGridHorizontalSpacing w:val="1134"/>
  <w:drawingGridVerticalSpacing w:val="1134"/>
  <w:displayHorizontalDrawingGridEvery w:val="2"/>
  <w:displayVerticalDrawingGridEvery w:val="2"/>
  <w:doNotUseMarginsForDrawingGridOrigin/>
  <w:drawingGridHorizontalOrigin w:val="0"/>
  <w:drawingGridVerticalOrigin w:val="0"/>
  <w:characterSpacingControl w:val="doNotCompress"/>
  <w:hdrShapeDefaults>
    <o:shapedefaults v:ext="edit" spidmax="1423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5C7C"/>
    <w:rsid w:val="00003CB6"/>
    <w:rsid w:val="0000767B"/>
    <w:rsid w:val="00012793"/>
    <w:rsid w:val="00014002"/>
    <w:rsid w:val="00017459"/>
    <w:rsid w:val="0002095C"/>
    <w:rsid w:val="00030DC2"/>
    <w:rsid w:val="00033DF0"/>
    <w:rsid w:val="00040071"/>
    <w:rsid w:val="00041156"/>
    <w:rsid w:val="00055FB4"/>
    <w:rsid w:val="00060A68"/>
    <w:rsid w:val="0006464C"/>
    <w:rsid w:val="00070934"/>
    <w:rsid w:val="00073528"/>
    <w:rsid w:val="00076886"/>
    <w:rsid w:val="00080C83"/>
    <w:rsid w:val="0008372F"/>
    <w:rsid w:val="00083FAF"/>
    <w:rsid w:val="000848EA"/>
    <w:rsid w:val="000859F9"/>
    <w:rsid w:val="0008754B"/>
    <w:rsid w:val="0009049D"/>
    <w:rsid w:val="0009699E"/>
    <w:rsid w:val="000A5E54"/>
    <w:rsid w:val="000A7D35"/>
    <w:rsid w:val="000B18C5"/>
    <w:rsid w:val="000B41C0"/>
    <w:rsid w:val="000B5A26"/>
    <w:rsid w:val="000C3259"/>
    <w:rsid w:val="000C5B57"/>
    <w:rsid w:val="000D009F"/>
    <w:rsid w:val="000E02A3"/>
    <w:rsid w:val="000E0643"/>
    <w:rsid w:val="000E3720"/>
    <w:rsid w:val="000E6BF2"/>
    <w:rsid w:val="000F260F"/>
    <w:rsid w:val="000F53D4"/>
    <w:rsid w:val="000F64DD"/>
    <w:rsid w:val="00100BAC"/>
    <w:rsid w:val="00107D02"/>
    <w:rsid w:val="00120C40"/>
    <w:rsid w:val="00125205"/>
    <w:rsid w:val="00145D3C"/>
    <w:rsid w:val="00156ACC"/>
    <w:rsid w:val="00162154"/>
    <w:rsid w:val="0016331C"/>
    <w:rsid w:val="0016339A"/>
    <w:rsid w:val="001640A4"/>
    <w:rsid w:val="00172BD4"/>
    <w:rsid w:val="001762C1"/>
    <w:rsid w:val="00177115"/>
    <w:rsid w:val="00187EDF"/>
    <w:rsid w:val="001A243B"/>
    <w:rsid w:val="001A4B7B"/>
    <w:rsid w:val="001A56C5"/>
    <w:rsid w:val="001B125D"/>
    <w:rsid w:val="001B2EC4"/>
    <w:rsid w:val="001B719F"/>
    <w:rsid w:val="001C459C"/>
    <w:rsid w:val="001C757D"/>
    <w:rsid w:val="001C76E5"/>
    <w:rsid w:val="001E2024"/>
    <w:rsid w:val="001E5279"/>
    <w:rsid w:val="001E5CCD"/>
    <w:rsid w:val="001E6313"/>
    <w:rsid w:val="001E7978"/>
    <w:rsid w:val="001F0158"/>
    <w:rsid w:val="00201045"/>
    <w:rsid w:val="00205C1D"/>
    <w:rsid w:val="00207A7C"/>
    <w:rsid w:val="00212907"/>
    <w:rsid w:val="002263C5"/>
    <w:rsid w:val="00235C7F"/>
    <w:rsid w:val="00236B80"/>
    <w:rsid w:val="0024007D"/>
    <w:rsid w:val="0025127D"/>
    <w:rsid w:val="0025192B"/>
    <w:rsid w:val="002526EA"/>
    <w:rsid w:val="002568B5"/>
    <w:rsid w:val="00257AE0"/>
    <w:rsid w:val="00257BF1"/>
    <w:rsid w:val="0026474F"/>
    <w:rsid w:val="00274E8B"/>
    <w:rsid w:val="00280BE3"/>
    <w:rsid w:val="00280C2A"/>
    <w:rsid w:val="00281AEE"/>
    <w:rsid w:val="00283141"/>
    <w:rsid w:val="00285925"/>
    <w:rsid w:val="00285FC1"/>
    <w:rsid w:val="0029080F"/>
    <w:rsid w:val="0029165B"/>
    <w:rsid w:val="0029230F"/>
    <w:rsid w:val="002A0D3A"/>
    <w:rsid w:val="002B212B"/>
    <w:rsid w:val="002C5BA2"/>
    <w:rsid w:val="002D330B"/>
    <w:rsid w:val="002D7E0C"/>
    <w:rsid w:val="002E0F63"/>
    <w:rsid w:val="002E72A3"/>
    <w:rsid w:val="002F042B"/>
    <w:rsid w:val="002F1812"/>
    <w:rsid w:val="002F1CD7"/>
    <w:rsid w:val="003116A1"/>
    <w:rsid w:val="0033002F"/>
    <w:rsid w:val="00330679"/>
    <w:rsid w:val="00341520"/>
    <w:rsid w:val="00342235"/>
    <w:rsid w:val="003424E6"/>
    <w:rsid w:val="003442F7"/>
    <w:rsid w:val="00345AA1"/>
    <w:rsid w:val="00346E90"/>
    <w:rsid w:val="0035608C"/>
    <w:rsid w:val="00356938"/>
    <w:rsid w:val="00360A47"/>
    <w:rsid w:val="0036305A"/>
    <w:rsid w:val="00366831"/>
    <w:rsid w:val="00371E21"/>
    <w:rsid w:val="00374303"/>
    <w:rsid w:val="00374CE8"/>
    <w:rsid w:val="003760E7"/>
    <w:rsid w:val="003778E8"/>
    <w:rsid w:val="00384F6A"/>
    <w:rsid w:val="00385ED6"/>
    <w:rsid w:val="00390622"/>
    <w:rsid w:val="003917F9"/>
    <w:rsid w:val="00391BA5"/>
    <w:rsid w:val="00391D3F"/>
    <w:rsid w:val="003958A8"/>
    <w:rsid w:val="00395D9C"/>
    <w:rsid w:val="00396A82"/>
    <w:rsid w:val="003B1144"/>
    <w:rsid w:val="003C498E"/>
    <w:rsid w:val="003D2D09"/>
    <w:rsid w:val="003D36D3"/>
    <w:rsid w:val="003E0D2E"/>
    <w:rsid w:val="003E1C93"/>
    <w:rsid w:val="003E25EC"/>
    <w:rsid w:val="003E293E"/>
    <w:rsid w:val="003F347D"/>
    <w:rsid w:val="003F5344"/>
    <w:rsid w:val="003F7936"/>
    <w:rsid w:val="00401FDE"/>
    <w:rsid w:val="00402B41"/>
    <w:rsid w:val="004072F7"/>
    <w:rsid w:val="00411C88"/>
    <w:rsid w:val="00414F48"/>
    <w:rsid w:val="00422EA7"/>
    <w:rsid w:val="00431C20"/>
    <w:rsid w:val="00431C87"/>
    <w:rsid w:val="00437824"/>
    <w:rsid w:val="004411C1"/>
    <w:rsid w:val="00444D9F"/>
    <w:rsid w:val="004536DF"/>
    <w:rsid w:val="00455AC0"/>
    <w:rsid w:val="00456417"/>
    <w:rsid w:val="004578FA"/>
    <w:rsid w:val="004650C4"/>
    <w:rsid w:val="00481C79"/>
    <w:rsid w:val="00486241"/>
    <w:rsid w:val="00492D83"/>
    <w:rsid w:val="00494164"/>
    <w:rsid w:val="004A1E00"/>
    <w:rsid w:val="004A3B55"/>
    <w:rsid w:val="004A4715"/>
    <w:rsid w:val="004A4F50"/>
    <w:rsid w:val="004A79D2"/>
    <w:rsid w:val="004B1FCF"/>
    <w:rsid w:val="004B2903"/>
    <w:rsid w:val="004C2592"/>
    <w:rsid w:val="004C2609"/>
    <w:rsid w:val="004C64E2"/>
    <w:rsid w:val="004D0888"/>
    <w:rsid w:val="004D21CD"/>
    <w:rsid w:val="004D43C6"/>
    <w:rsid w:val="004D4A68"/>
    <w:rsid w:val="004D5834"/>
    <w:rsid w:val="004E229E"/>
    <w:rsid w:val="004E6888"/>
    <w:rsid w:val="004F0AED"/>
    <w:rsid w:val="004F47F7"/>
    <w:rsid w:val="004F51B4"/>
    <w:rsid w:val="004F572C"/>
    <w:rsid w:val="004F6512"/>
    <w:rsid w:val="004F7425"/>
    <w:rsid w:val="005020AA"/>
    <w:rsid w:val="0050769F"/>
    <w:rsid w:val="00507F90"/>
    <w:rsid w:val="00511F1C"/>
    <w:rsid w:val="00513E41"/>
    <w:rsid w:val="005203F4"/>
    <w:rsid w:val="005211F6"/>
    <w:rsid w:val="00524B87"/>
    <w:rsid w:val="00533C54"/>
    <w:rsid w:val="00535579"/>
    <w:rsid w:val="005356D9"/>
    <w:rsid w:val="00540762"/>
    <w:rsid w:val="00543898"/>
    <w:rsid w:val="00544E4A"/>
    <w:rsid w:val="00550F27"/>
    <w:rsid w:val="00557B67"/>
    <w:rsid w:val="00561093"/>
    <w:rsid w:val="00565E0D"/>
    <w:rsid w:val="00566FE3"/>
    <w:rsid w:val="00571ED5"/>
    <w:rsid w:val="005755BE"/>
    <w:rsid w:val="005850A3"/>
    <w:rsid w:val="00585DC2"/>
    <w:rsid w:val="00590EF3"/>
    <w:rsid w:val="00597BE4"/>
    <w:rsid w:val="005A2157"/>
    <w:rsid w:val="005C0C61"/>
    <w:rsid w:val="005E2C8F"/>
    <w:rsid w:val="00606451"/>
    <w:rsid w:val="00607A4C"/>
    <w:rsid w:val="006117B4"/>
    <w:rsid w:val="00622462"/>
    <w:rsid w:val="00623252"/>
    <w:rsid w:val="00624EAC"/>
    <w:rsid w:val="00626272"/>
    <w:rsid w:val="00642596"/>
    <w:rsid w:val="006434A0"/>
    <w:rsid w:val="0065086D"/>
    <w:rsid w:val="00650F68"/>
    <w:rsid w:val="00652C52"/>
    <w:rsid w:val="00661804"/>
    <w:rsid w:val="00662DE6"/>
    <w:rsid w:val="006661D1"/>
    <w:rsid w:val="00667E8A"/>
    <w:rsid w:val="00670D6F"/>
    <w:rsid w:val="00673C98"/>
    <w:rsid w:val="0067421F"/>
    <w:rsid w:val="00674FD6"/>
    <w:rsid w:val="00675636"/>
    <w:rsid w:val="00677847"/>
    <w:rsid w:val="00680549"/>
    <w:rsid w:val="006836BA"/>
    <w:rsid w:val="006870DA"/>
    <w:rsid w:val="00695AF1"/>
    <w:rsid w:val="006A11DD"/>
    <w:rsid w:val="006A26BE"/>
    <w:rsid w:val="006B3519"/>
    <w:rsid w:val="006C0318"/>
    <w:rsid w:val="006C2C00"/>
    <w:rsid w:val="006C3999"/>
    <w:rsid w:val="006C4DEE"/>
    <w:rsid w:val="006F707D"/>
    <w:rsid w:val="006F7B44"/>
    <w:rsid w:val="0070277D"/>
    <w:rsid w:val="00706E7C"/>
    <w:rsid w:val="00733C34"/>
    <w:rsid w:val="007447EE"/>
    <w:rsid w:val="00746D78"/>
    <w:rsid w:val="00750357"/>
    <w:rsid w:val="00752FC9"/>
    <w:rsid w:val="007531F0"/>
    <w:rsid w:val="00756071"/>
    <w:rsid w:val="00757EF9"/>
    <w:rsid w:val="00767F2D"/>
    <w:rsid w:val="00787030"/>
    <w:rsid w:val="007A3996"/>
    <w:rsid w:val="007A5158"/>
    <w:rsid w:val="007A7E7D"/>
    <w:rsid w:val="007D24FB"/>
    <w:rsid w:val="007D642E"/>
    <w:rsid w:val="007E2CC1"/>
    <w:rsid w:val="007E3DA8"/>
    <w:rsid w:val="007F6A3A"/>
    <w:rsid w:val="0080119C"/>
    <w:rsid w:val="0080173B"/>
    <w:rsid w:val="00801A56"/>
    <w:rsid w:val="00805556"/>
    <w:rsid w:val="00807E7F"/>
    <w:rsid w:val="00815DD4"/>
    <w:rsid w:val="008205F7"/>
    <w:rsid w:val="008231E7"/>
    <w:rsid w:val="00823E6F"/>
    <w:rsid w:val="0083367F"/>
    <w:rsid w:val="0083541B"/>
    <w:rsid w:val="00837A5C"/>
    <w:rsid w:val="00837ECD"/>
    <w:rsid w:val="00842339"/>
    <w:rsid w:val="00844C4C"/>
    <w:rsid w:val="0085012E"/>
    <w:rsid w:val="00852A30"/>
    <w:rsid w:val="008564A3"/>
    <w:rsid w:val="00856EC2"/>
    <w:rsid w:val="00857AC3"/>
    <w:rsid w:val="00866A1A"/>
    <w:rsid w:val="0086724C"/>
    <w:rsid w:val="0086779D"/>
    <w:rsid w:val="00871243"/>
    <w:rsid w:val="00896367"/>
    <w:rsid w:val="008A6BBA"/>
    <w:rsid w:val="008A7E20"/>
    <w:rsid w:val="008B5438"/>
    <w:rsid w:val="008B61B5"/>
    <w:rsid w:val="008C345D"/>
    <w:rsid w:val="008C5E7D"/>
    <w:rsid w:val="008C6742"/>
    <w:rsid w:val="008D09F0"/>
    <w:rsid w:val="008D5ABD"/>
    <w:rsid w:val="008E11E8"/>
    <w:rsid w:val="008E15E6"/>
    <w:rsid w:val="008F3587"/>
    <w:rsid w:val="008F4372"/>
    <w:rsid w:val="008F4932"/>
    <w:rsid w:val="0090189E"/>
    <w:rsid w:val="009046B1"/>
    <w:rsid w:val="00906221"/>
    <w:rsid w:val="00913CF7"/>
    <w:rsid w:val="00915310"/>
    <w:rsid w:val="009268CE"/>
    <w:rsid w:val="00926BDE"/>
    <w:rsid w:val="009354F3"/>
    <w:rsid w:val="0093635C"/>
    <w:rsid w:val="00941AF9"/>
    <w:rsid w:val="00943CC1"/>
    <w:rsid w:val="00951623"/>
    <w:rsid w:val="009575FF"/>
    <w:rsid w:val="00962D3B"/>
    <w:rsid w:val="00963A50"/>
    <w:rsid w:val="009730D5"/>
    <w:rsid w:val="00973F63"/>
    <w:rsid w:val="00981EA2"/>
    <w:rsid w:val="00982B80"/>
    <w:rsid w:val="00984750"/>
    <w:rsid w:val="009865E2"/>
    <w:rsid w:val="00986636"/>
    <w:rsid w:val="00991C27"/>
    <w:rsid w:val="00992BDA"/>
    <w:rsid w:val="00995AD5"/>
    <w:rsid w:val="009A02EC"/>
    <w:rsid w:val="009B0BD9"/>
    <w:rsid w:val="009C022C"/>
    <w:rsid w:val="009C3727"/>
    <w:rsid w:val="009C4216"/>
    <w:rsid w:val="009D3088"/>
    <w:rsid w:val="009D359B"/>
    <w:rsid w:val="009D61CA"/>
    <w:rsid w:val="009F3E8F"/>
    <w:rsid w:val="009F4E32"/>
    <w:rsid w:val="009F61FE"/>
    <w:rsid w:val="00A0021E"/>
    <w:rsid w:val="00A02906"/>
    <w:rsid w:val="00A03F1F"/>
    <w:rsid w:val="00A04614"/>
    <w:rsid w:val="00A05C6E"/>
    <w:rsid w:val="00A068E6"/>
    <w:rsid w:val="00A12C95"/>
    <w:rsid w:val="00A1529A"/>
    <w:rsid w:val="00A15796"/>
    <w:rsid w:val="00A1714D"/>
    <w:rsid w:val="00A23B1C"/>
    <w:rsid w:val="00A25CF2"/>
    <w:rsid w:val="00A3046A"/>
    <w:rsid w:val="00A378C9"/>
    <w:rsid w:val="00A37BFA"/>
    <w:rsid w:val="00A43966"/>
    <w:rsid w:val="00A44130"/>
    <w:rsid w:val="00A53C18"/>
    <w:rsid w:val="00A54A89"/>
    <w:rsid w:val="00A60CCB"/>
    <w:rsid w:val="00A67D11"/>
    <w:rsid w:val="00A730A4"/>
    <w:rsid w:val="00A735F0"/>
    <w:rsid w:val="00A73D2E"/>
    <w:rsid w:val="00A74AEE"/>
    <w:rsid w:val="00A75156"/>
    <w:rsid w:val="00A75160"/>
    <w:rsid w:val="00A815D5"/>
    <w:rsid w:val="00A81C7A"/>
    <w:rsid w:val="00A8412F"/>
    <w:rsid w:val="00A84DFA"/>
    <w:rsid w:val="00A85081"/>
    <w:rsid w:val="00A85977"/>
    <w:rsid w:val="00A92943"/>
    <w:rsid w:val="00A94AB2"/>
    <w:rsid w:val="00A94EC1"/>
    <w:rsid w:val="00A96DF9"/>
    <w:rsid w:val="00AA289E"/>
    <w:rsid w:val="00AB0BF9"/>
    <w:rsid w:val="00AB7602"/>
    <w:rsid w:val="00AC3CBE"/>
    <w:rsid w:val="00AD130B"/>
    <w:rsid w:val="00AD2F97"/>
    <w:rsid w:val="00AD4A5D"/>
    <w:rsid w:val="00AE2643"/>
    <w:rsid w:val="00AE37B5"/>
    <w:rsid w:val="00AE7B03"/>
    <w:rsid w:val="00AF1313"/>
    <w:rsid w:val="00AF326B"/>
    <w:rsid w:val="00AF4DB4"/>
    <w:rsid w:val="00AF7962"/>
    <w:rsid w:val="00B024DB"/>
    <w:rsid w:val="00B025B6"/>
    <w:rsid w:val="00B04420"/>
    <w:rsid w:val="00B06452"/>
    <w:rsid w:val="00B07F85"/>
    <w:rsid w:val="00B106DA"/>
    <w:rsid w:val="00B15736"/>
    <w:rsid w:val="00B21947"/>
    <w:rsid w:val="00B246E7"/>
    <w:rsid w:val="00B27FAD"/>
    <w:rsid w:val="00B3061B"/>
    <w:rsid w:val="00B32165"/>
    <w:rsid w:val="00B33849"/>
    <w:rsid w:val="00B40116"/>
    <w:rsid w:val="00B4258D"/>
    <w:rsid w:val="00B508B8"/>
    <w:rsid w:val="00B508D5"/>
    <w:rsid w:val="00B5151F"/>
    <w:rsid w:val="00B52043"/>
    <w:rsid w:val="00B55FDF"/>
    <w:rsid w:val="00B5600F"/>
    <w:rsid w:val="00B625CD"/>
    <w:rsid w:val="00B628C8"/>
    <w:rsid w:val="00B76BC6"/>
    <w:rsid w:val="00B8060C"/>
    <w:rsid w:val="00B97EA3"/>
    <w:rsid w:val="00BA1F75"/>
    <w:rsid w:val="00BA5CB0"/>
    <w:rsid w:val="00BB3608"/>
    <w:rsid w:val="00BB37E4"/>
    <w:rsid w:val="00BB44A4"/>
    <w:rsid w:val="00BB6A87"/>
    <w:rsid w:val="00BB6EC0"/>
    <w:rsid w:val="00BC3D21"/>
    <w:rsid w:val="00BC4A51"/>
    <w:rsid w:val="00BD021A"/>
    <w:rsid w:val="00BD2D1B"/>
    <w:rsid w:val="00BD380F"/>
    <w:rsid w:val="00BD581E"/>
    <w:rsid w:val="00BD60B6"/>
    <w:rsid w:val="00BE1A78"/>
    <w:rsid w:val="00BE1D3F"/>
    <w:rsid w:val="00BE25F5"/>
    <w:rsid w:val="00BF0FE8"/>
    <w:rsid w:val="00BF2B33"/>
    <w:rsid w:val="00C005CE"/>
    <w:rsid w:val="00C04578"/>
    <w:rsid w:val="00C11190"/>
    <w:rsid w:val="00C1159A"/>
    <w:rsid w:val="00C16DF2"/>
    <w:rsid w:val="00C22DCB"/>
    <w:rsid w:val="00C40671"/>
    <w:rsid w:val="00C40D68"/>
    <w:rsid w:val="00C4225E"/>
    <w:rsid w:val="00C45D78"/>
    <w:rsid w:val="00C46B5E"/>
    <w:rsid w:val="00C53AF5"/>
    <w:rsid w:val="00C61BB2"/>
    <w:rsid w:val="00C644EC"/>
    <w:rsid w:val="00C72994"/>
    <w:rsid w:val="00C772CA"/>
    <w:rsid w:val="00C83E05"/>
    <w:rsid w:val="00C86D61"/>
    <w:rsid w:val="00C9671D"/>
    <w:rsid w:val="00CA19B7"/>
    <w:rsid w:val="00CA423B"/>
    <w:rsid w:val="00CA5BBE"/>
    <w:rsid w:val="00CA77CB"/>
    <w:rsid w:val="00CB2060"/>
    <w:rsid w:val="00CB33BB"/>
    <w:rsid w:val="00CC122B"/>
    <w:rsid w:val="00CC4DEE"/>
    <w:rsid w:val="00CD1039"/>
    <w:rsid w:val="00CD20B2"/>
    <w:rsid w:val="00CD3A25"/>
    <w:rsid w:val="00CD761E"/>
    <w:rsid w:val="00CE6306"/>
    <w:rsid w:val="00CE70D4"/>
    <w:rsid w:val="00CF34D9"/>
    <w:rsid w:val="00CF3B6C"/>
    <w:rsid w:val="00CF3FFC"/>
    <w:rsid w:val="00D0758B"/>
    <w:rsid w:val="00D07E53"/>
    <w:rsid w:val="00D123B4"/>
    <w:rsid w:val="00D1327F"/>
    <w:rsid w:val="00D14A18"/>
    <w:rsid w:val="00D155C0"/>
    <w:rsid w:val="00D16AAA"/>
    <w:rsid w:val="00D176BD"/>
    <w:rsid w:val="00D26553"/>
    <w:rsid w:val="00D30921"/>
    <w:rsid w:val="00D3586F"/>
    <w:rsid w:val="00D37F2D"/>
    <w:rsid w:val="00D44BBA"/>
    <w:rsid w:val="00D45916"/>
    <w:rsid w:val="00D50142"/>
    <w:rsid w:val="00D57FF0"/>
    <w:rsid w:val="00D65E2B"/>
    <w:rsid w:val="00D717E5"/>
    <w:rsid w:val="00D73482"/>
    <w:rsid w:val="00D7798E"/>
    <w:rsid w:val="00D923BD"/>
    <w:rsid w:val="00D95343"/>
    <w:rsid w:val="00D9706E"/>
    <w:rsid w:val="00DA0042"/>
    <w:rsid w:val="00DA5BF1"/>
    <w:rsid w:val="00DB1332"/>
    <w:rsid w:val="00DC1704"/>
    <w:rsid w:val="00DC1725"/>
    <w:rsid w:val="00DC7AEC"/>
    <w:rsid w:val="00DC7F99"/>
    <w:rsid w:val="00DD4D27"/>
    <w:rsid w:val="00DE01BF"/>
    <w:rsid w:val="00DF0074"/>
    <w:rsid w:val="00DF217F"/>
    <w:rsid w:val="00DF3166"/>
    <w:rsid w:val="00DF7CEA"/>
    <w:rsid w:val="00E015C4"/>
    <w:rsid w:val="00E262EB"/>
    <w:rsid w:val="00E3252D"/>
    <w:rsid w:val="00E3428D"/>
    <w:rsid w:val="00E35EB6"/>
    <w:rsid w:val="00E35FE1"/>
    <w:rsid w:val="00E40172"/>
    <w:rsid w:val="00E44745"/>
    <w:rsid w:val="00E51072"/>
    <w:rsid w:val="00E531CC"/>
    <w:rsid w:val="00E56D27"/>
    <w:rsid w:val="00E6278D"/>
    <w:rsid w:val="00E673C4"/>
    <w:rsid w:val="00E72344"/>
    <w:rsid w:val="00E761BA"/>
    <w:rsid w:val="00E776D2"/>
    <w:rsid w:val="00E83113"/>
    <w:rsid w:val="00E8448C"/>
    <w:rsid w:val="00E902B1"/>
    <w:rsid w:val="00E96F9A"/>
    <w:rsid w:val="00EA31C2"/>
    <w:rsid w:val="00EA3DE8"/>
    <w:rsid w:val="00EA4AEF"/>
    <w:rsid w:val="00EB08D9"/>
    <w:rsid w:val="00EB4734"/>
    <w:rsid w:val="00EB75EA"/>
    <w:rsid w:val="00EC6F19"/>
    <w:rsid w:val="00EE5D25"/>
    <w:rsid w:val="00EF1770"/>
    <w:rsid w:val="00EF5A44"/>
    <w:rsid w:val="00EF6205"/>
    <w:rsid w:val="00F026E9"/>
    <w:rsid w:val="00F101D6"/>
    <w:rsid w:val="00F163C7"/>
    <w:rsid w:val="00F165C8"/>
    <w:rsid w:val="00F17F45"/>
    <w:rsid w:val="00F221DA"/>
    <w:rsid w:val="00F3080E"/>
    <w:rsid w:val="00F3123A"/>
    <w:rsid w:val="00F33A5D"/>
    <w:rsid w:val="00F371D9"/>
    <w:rsid w:val="00F41D57"/>
    <w:rsid w:val="00F44BA3"/>
    <w:rsid w:val="00F455C6"/>
    <w:rsid w:val="00F46148"/>
    <w:rsid w:val="00F50943"/>
    <w:rsid w:val="00F5683B"/>
    <w:rsid w:val="00F6241A"/>
    <w:rsid w:val="00F63A2F"/>
    <w:rsid w:val="00F649B6"/>
    <w:rsid w:val="00F66976"/>
    <w:rsid w:val="00F66A2D"/>
    <w:rsid w:val="00F66C7A"/>
    <w:rsid w:val="00F750C8"/>
    <w:rsid w:val="00F765D8"/>
    <w:rsid w:val="00F77EE9"/>
    <w:rsid w:val="00F90092"/>
    <w:rsid w:val="00F93DA0"/>
    <w:rsid w:val="00F957B6"/>
    <w:rsid w:val="00F95C7C"/>
    <w:rsid w:val="00FA4C06"/>
    <w:rsid w:val="00FA7BC2"/>
    <w:rsid w:val="00FB2ECD"/>
    <w:rsid w:val="00FC02F4"/>
    <w:rsid w:val="00FC194F"/>
    <w:rsid w:val="00FC4EEB"/>
    <w:rsid w:val="00FC5E7A"/>
    <w:rsid w:val="00FD1C6D"/>
    <w:rsid w:val="00FD60D0"/>
    <w:rsid w:val="00FE05BA"/>
    <w:rsid w:val="00FE229F"/>
    <w:rsid w:val="00FF1B9C"/>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233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lsdException w:name="toc 5" w:semiHidden="1"/>
    <w:lsdException w:name="toc 6" w:semiHidden="1"/>
    <w:lsdException w:name="toc 7" w:semiHidden="1"/>
    <w:lsdException w:name="toc 8" w:semiHidden="1"/>
    <w:lsdException w:name="toc 9" w:semiHidden="1"/>
    <w:lsdException w:name="header" w:uiPriority="99"/>
    <w:lsdException w:name="footer" w:uiPriority="99"/>
    <w:lsdException w:name="index heading" w:semiHidden="1"/>
    <w:lsdException w:name="caption" w:semiHidden="1" w:unhideWhenUsed="1" w:qFormat="1"/>
    <w:lsdException w:name="table of figures" w:semiHidden="1"/>
    <w:lsdException w:name="endnote reference" w:semiHidden="1"/>
    <w:lsdException w:name="endnote text" w:semiHidden="1"/>
    <w:lsdException w:name="table of authorities" w:semiHidden="1"/>
    <w:lsdException w:name="macro" w:semiHidden="1"/>
    <w:lsdException w:name="toa heading" w:semiHidden="1"/>
    <w:lsdException w:name="List Bullet" w:uiPriority="99"/>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 List"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5"/>
      </w:numPr>
      <w:tabs>
        <w:tab w:val="clear" w:pos="170"/>
        <w:tab w:val="left" w:pos="340"/>
      </w:tabs>
      <w:ind w:left="340" w:hanging="170"/>
    </w:pPr>
  </w:style>
  <w:style w:type="paragraph" w:styleId="Header">
    <w:name w:val="header"/>
    <w:basedOn w:val="Normal"/>
    <w:link w:val="HeaderChar"/>
    <w:uiPriority w:val="99"/>
    <w:rsid w:val="00CA77CB"/>
    <w:pPr>
      <w:tabs>
        <w:tab w:val="center" w:pos="4320"/>
        <w:tab w:val="right" w:pos="8640"/>
      </w:tabs>
    </w:pPr>
  </w:style>
  <w:style w:type="paragraph" w:styleId="Footer">
    <w:name w:val="footer"/>
    <w:basedOn w:val="Normal"/>
    <w:link w:val="FooterChar"/>
    <w:uiPriority w:val="99"/>
    <w:rsid w:val="00CA77CB"/>
    <w:pPr>
      <w:tabs>
        <w:tab w:val="center" w:pos="4320"/>
        <w:tab w:val="right" w:pos="8640"/>
      </w:tabs>
    </w:pPr>
  </w:style>
  <w:style w:type="paragraph" w:customStyle="1" w:styleId="Bullet">
    <w:name w:val="_Bullet"/>
    <w:link w:val="BulletChar"/>
    <w:qFormat/>
    <w:rsid w:val="00DC7F99"/>
    <w:pPr>
      <w:numPr>
        <w:numId w:val="14"/>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16"/>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1"/>
      </w:numPr>
    </w:pPr>
  </w:style>
  <w:style w:type="numbering" w:styleId="1ai">
    <w:name w:val="Outline List 1"/>
    <w:basedOn w:val="NoList"/>
    <w:semiHidden/>
    <w:rsid w:val="004578FA"/>
    <w:pPr>
      <w:numPr>
        <w:numId w:val="2"/>
      </w:numPr>
    </w:pPr>
  </w:style>
  <w:style w:type="numbering" w:styleId="ArticleSection">
    <w:name w:val="Outline List 3"/>
    <w:basedOn w:val="NoList"/>
    <w:semiHidden/>
    <w:rsid w:val="004578FA"/>
    <w:pPr>
      <w:numPr>
        <w:numId w:val="3"/>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uiPriority w:val="99"/>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uiPriority w:val="99"/>
    <w:rsid w:val="004578FA"/>
    <w:pPr>
      <w:numPr>
        <w:numId w:val="4"/>
      </w:numPr>
    </w:pPr>
  </w:style>
  <w:style w:type="paragraph" w:styleId="ListBullet2">
    <w:name w:val="List Bullet 2"/>
    <w:basedOn w:val="Normal"/>
    <w:semiHidden/>
    <w:rsid w:val="004578FA"/>
    <w:pPr>
      <w:numPr>
        <w:numId w:val="5"/>
      </w:numPr>
    </w:pPr>
  </w:style>
  <w:style w:type="paragraph" w:styleId="ListBullet3">
    <w:name w:val="List Bullet 3"/>
    <w:basedOn w:val="Normal"/>
    <w:semiHidden/>
    <w:rsid w:val="004578FA"/>
    <w:pPr>
      <w:numPr>
        <w:numId w:val="6"/>
      </w:numPr>
    </w:pPr>
  </w:style>
  <w:style w:type="paragraph" w:styleId="ListBullet4">
    <w:name w:val="List Bullet 4"/>
    <w:basedOn w:val="Normal"/>
    <w:semiHidden/>
    <w:rsid w:val="004578FA"/>
    <w:pPr>
      <w:numPr>
        <w:numId w:val="7"/>
      </w:numPr>
    </w:pPr>
  </w:style>
  <w:style w:type="paragraph" w:styleId="ListBullet5">
    <w:name w:val="List Bullet 5"/>
    <w:basedOn w:val="Normal"/>
    <w:semiHidden/>
    <w:rsid w:val="004578FA"/>
    <w:pPr>
      <w:numPr>
        <w:numId w:val="8"/>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9"/>
      </w:numPr>
    </w:pPr>
  </w:style>
  <w:style w:type="paragraph" w:styleId="ListNumber2">
    <w:name w:val="List Number 2"/>
    <w:basedOn w:val="Normal"/>
    <w:semiHidden/>
    <w:rsid w:val="004578FA"/>
    <w:pPr>
      <w:numPr>
        <w:numId w:val="10"/>
      </w:numPr>
    </w:pPr>
  </w:style>
  <w:style w:type="paragraph" w:styleId="ListNumber3">
    <w:name w:val="List Number 3"/>
    <w:basedOn w:val="Normal"/>
    <w:semiHidden/>
    <w:rsid w:val="004578FA"/>
    <w:pPr>
      <w:numPr>
        <w:numId w:val="11"/>
      </w:numPr>
    </w:pPr>
  </w:style>
  <w:style w:type="paragraph" w:styleId="ListNumber4">
    <w:name w:val="List Number 4"/>
    <w:basedOn w:val="Normal"/>
    <w:semiHidden/>
    <w:rsid w:val="004578FA"/>
    <w:pPr>
      <w:numPr>
        <w:numId w:val="12"/>
      </w:numPr>
    </w:pPr>
  </w:style>
  <w:style w:type="paragraph" w:styleId="ListNumber5">
    <w:name w:val="List Number 5"/>
    <w:basedOn w:val="Normal"/>
    <w:semiHidden/>
    <w:rsid w:val="004578FA"/>
    <w:pPr>
      <w:numPr>
        <w:numId w:val="13"/>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qFormat/>
    <w:rsid w:val="004578FA"/>
    <w:rPr>
      <w:b/>
      <w:bCs/>
    </w:rPr>
  </w:style>
  <w:style w:type="paragraph" w:styleId="Subtitle">
    <w:name w:val="Subtitle"/>
    <w:basedOn w:val="Normal"/>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99"/>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semiHidden/>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DC7F99"/>
    <w:pPr>
      <w:pBdr>
        <w:bottom w:val="dotted" w:sz="12" w:space="3" w:color="228591"/>
        <w:between w:val="dotted" w:sz="12" w:space="1" w:color="228591"/>
      </w:pBdr>
      <w:tabs>
        <w:tab w:val="right" w:pos="9629"/>
      </w:tabs>
      <w:spacing w:before="320" w:after="120"/>
    </w:pPr>
    <w:rPr>
      <w:b/>
      <w:noProof/>
      <w:color w:val="228591"/>
      <w:lang w:val="en-US"/>
    </w:rPr>
  </w:style>
  <w:style w:type="paragraph" w:styleId="TOC3">
    <w:name w:val="toc 3"/>
    <w:basedOn w:val="Normal"/>
    <w:next w:val="Normal"/>
    <w:autoRedefine/>
    <w:semiHidden/>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semiHidden/>
    <w:rsid w:val="008F4372"/>
    <w:rPr>
      <w:sz w:val="16"/>
      <w:szCs w:val="16"/>
    </w:rPr>
  </w:style>
  <w:style w:type="paragraph" w:styleId="CommentText">
    <w:name w:val="annotation text"/>
    <w:basedOn w:val="Normal"/>
    <w:link w:val="CommentTextChar"/>
    <w:semiHidden/>
    <w:rsid w:val="008F4372"/>
    <w:rPr>
      <w:szCs w:val="20"/>
    </w:rPr>
  </w:style>
  <w:style w:type="character" w:customStyle="1" w:styleId="CommentTextChar">
    <w:name w:val="Comment Text Char"/>
    <w:link w:val="CommentText"/>
    <w:semiHidden/>
    <w:rsid w:val="00DC1725"/>
    <w:rPr>
      <w:lang w:eastAsia="en-US"/>
    </w:rPr>
  </w:style>
  <w:style w:type="paragraph" w:styleId="CommentSubject">
    <w:name w:val="annotation subject"/>
    <w:basedOn w:val="CommentText"/>
    <w:next w:val="CommentText"/>
    <w:link w:val="CommentSubjectChar"/>
    <w:semiHidden/>
    <w:rsid w:val="008F4372"/>
    <w:rPr>
      <w:b/>
      <w:bCs/>
    </w:rPr>
  </w:style>
  <w:style w:type="character" w:customStyle="1" w:styleId="CommentSubjectChar">
    <w:name w:val="Comment Subject Char"/>
    <w:link w:val="CommentSubject"/>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styleId="ListParagraph">
    <w:name w:val="List Paragraph"/>
    <w:basedOn w:val="Normal"/>
    <w:uiPriority w:val="99"/>
    <w:qFormat/>
    <w:rsid w:val="001E6313"/>
    <w:pPr>
      <w:ind w:left="720"/>
      <w:contextualSpacing/>
    </w:pPr>
  </w:style>
  <w:style w:type="paragraph" w:customStyle="1" w:styleId="DSEBody">
    <w:name w:val="DSE_Body"/>
    <w:link w:val="DSEBodyChar"/>
    <w:uiPriority w:val="99"/>
    <w:rsid w:val="0083367F"/>
    <w:pPr>
      <w:spacing w:after="113" w:line="240" w:lineRule="atLeast"/>
    </w:pPr>
    <w:rPr>
      <w:rFonts w:ascii="Arial" w:hAnsi="Arial" w:cs="Arial"/>
      <w:sz w:val="18"/>
      <w:szCs w:val="24"/>
      <w:lang w:eastAsia="en-US"/>
    </w:rPr>
  </w:style>
  <w:style w:type="character" w:customStyle="1" w:styleId="DSEBodyChar">
    <w:name w:val="DSE_Body Char"/>
    <w:link w:val="DSEBody"/>
    <w:uiPriority w:val="99"/>
    <w:rsid w:val="0083367F"/>
    <w:rPr>
      <w:rFonts w:ascii="Arial" w:hAnsi="Arial" w:cs="Arial"/>
      <w:sz w:val="18"/>
      <w:szCs w:val="24"/>
      <w:lang w:eastAsia="en-US"/>
    </w:rPr>
  </w:style>
  <w:style w:type="paragraph" w:customStyle="1" w:styleId="Body">
    <w:name w:val="_Body"/>
    <w:qFormat/>
    <w:rsid w:val="00896367"/>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896367"/>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DSECertHFWhite">
    <w:name w:val="DSE_CertHFWhite"/>
    <w:semiHidden/>
    <w:rsid w:val="00896367"/>
    <w:pPr>
      <w:spacing w:line="400" w:lineRule="atLeast"/>
    </w:pPr>
    <w:rPr>
      <w:rFonts w:ascii="Arial" w:hAnsi="Arial" w:cs="Arial"/>
      <w:color w:val="FFFFFF"/>
      <w:sz w:val="28"/>
      <w:szCs w:val="24"/>
      <w:lang w:eastAsia="en-US"/>
    </w:rPr>
  </w:style>
  <w:style w:type="paragraph" w:customStyle="1" w:styleId="DSEBullet2">
    <w:name w:val="DSE_Bullet2"/>
    <w:basedOn w:val="DSEBullet"/>
    <w:rsid w:val="00896367"/>
    <w:pPr>
      <w:tabs>
        <w:tab w:val="clear" w:pos="170"/>
        <w:tab w:val="clear" w:pos="1570"/>
        <w:tab w:val="left" w:pos="340"/>
        <w:tab w:val="num" w:pos="1440"/>
      </w:tabs>
      <w:ind w:left="340"/>
    </w:pPr>
  </w:style>
  <w:style w:type="paragraph" w:customStyle="1" w:styleId="DSEBullet">
    <w:name w:val="DSE_Bullet"/>
    <w:link w:val="DSEBulletChar"/>
    <w:rsid w:val="00896367"/>
    <w:pPr>
      <w:tabs>
        <w:tab w:val="left" w:pos="170"/>
        <w:tab w:val="num" w:pos="1570"/>
      </w:tabs>
      <w:spacing w:after="113" w:line="220" w:lineRule="atLeast"/>
      <w:ind w:left="170" w:hanging="170"/>
    </w:pPr>
    <w:rPr>
      <w:rFonts w:ascii="Arial" w:hAnsi="Arial"/>
      <w:sz w:val="18"/>
      <w:szCs w:val="24"/>
      <w:lang w:eastAsia="en-US"/>
    </w:rPr>
  </w:style>
  <w:style w:type="character" w:customStyle="1" w:styleId="DSEBulletChar">
    <w:name w:val="DSE_Bullet Char"/>
    <w:link w:val="DSEBullet"/>
    <w:rsid w:val="00896367"/>
    <w:rPr>
      <w:rFonts w:ascii="Arial" w:hAnsi="Arial"/>
      <w:sz w:val="18"/>
      <w:szCs w:val="24"/>
      <w:lang w:eastAsia="en-US"/>
    </w:rPr>
  </w:style>
  <w:style w:type="paragraph" w:customStyle="1" w:styleId="DSECaption">
    <w:name w:val="DSE_Caption"/>
    <w:rsid w:val="00896367"/>
    <w:pPr>
      <w:spacing w:before="120" w:after="120" w:line="170" w:lineRule="atLeast"/>
    </w:pPr>
    <w:rPr>
      <w:rFonts w:ascii="Arial" w:hAnsi="Arial" w:cs="Arial"/>
      <w:b/>
      <w:color w:val="404040"/>
      <w:sz w:val="14"/>
      <w:szCs w:val="14"/>
      <w:lang w:eastAsia="en-US"/>
    </w:rPr>
  </w:style>
  <w:style w:type="paragraph" w:customStyle="1" w:styleId="DSECertHA">
    <w:name w:val="DSE_CertHA"/>
    <w:semiHidden/>
    <w:rsid w:val="00896367"/>
    <w:pPr>
      <w:spacing w:line="1172" w:lineRule="atLeast"/>
    </w:pPr>
    <w:rPr>
      <w:rFonts w:ascii="Arial" w:hAnsi="Arial" w:cs="Arial"/>
      <w:color w:val="798D29"/>
      <w:sz w:val="96"/>
      <w:szCs w:val="24"/>
      <w:lang w:eastAsia="en-US"/>
    </w:rPr>
  </w:style>
  <w:style w:type="paragraph" w:customStyle="1" w:styleId="DSECertHAWhite">
    <w:name w:val="DSE_CertHAWhite"/>
    <w:semiHidden/>
    <w:rsid w:val="00896367"/>
    <w:pPr>
      <w:spacing w:line="1172" w:lineRule="exact"/>
    </w:pPr>
    <w:rPr>
      <w:rFonts w:ascii="Arial" w:hAnsi="Arial" w:cs="Arial"/>
      <w:color w:val="FFFFFF"/>
      <w:sz w:val="96"/>
      <w:szCs w:val="24"/>
      <w:lang w:eastAsia="en-US"/>
    </w:rPr>
  </w:style>
  <w:style w:type="paragraph" w:customStyle="1" w:styleId="DSECertHB">
    <w:name w:val="DSE_CertHB"/>
    <w:semiHidden/>
    <w:rsid w:val="00896367"/>
    <w:pPr>
      <w:spacing w:line="720" w:lineRule="atLeast"/>
    </w:pPr>
    <w:rPr>
      <w:rFonts w:ascii="Arial" w:hAnsi="Arial" w:cs="Arial"/>
      <w:color w:val="798D29"/>
      <w:sz w:val="72"/>
      <w:szCs w:val="24"/>
      <w:lang w:eastAsia="en-US"/>
    </w:rPr>
  </w:style>
  <w:style w:type="paragraph" w:customStyle="1" w:styleId="DSECertHBWhite">
    <w:name w:val="DSE_CertHBWhite"/>
    <w:semiHidden/>
    <w:rsid w:val="00896367"/>
    <w:pPr>
      <w:spacing w:line="720" w:lineRule="atLeast"/>
    </w:pPr>
    <w:rPr>
      <w:rFonts w:ascii="Arial" w:hAnsi="Arial" w:cs="Arial"/>
      <w:color w:val="FFFFFF"/>
      <w:sz w:val="72"/>
      <w:szCs w:val="24"/>
      <w:lang w:eastAsia="en-US"/>
    </w:rPr>
  </w:style>
  <w:style w:type="paragraph" w:customStyle="1" w:styleId="DSECertHC">
    <w:name w:val="DSE_CertHC"/>
    <w:link w:val="DSECertHCChar"/>
    <w:semiHidden/>
    <w:rsid w:val="00896367"/>
    <w:pPr>
      <w:spacing w:line="600" w:lineRule="atLeast"/>
    </w:pPr>
    <w:rPr>
      <w:rFonts w:ascii="Arial" w:hAnsi="Arial" w:cs="Arial"/>
      <w:color w:val="798D29"/>
      <w:sz w:val="52"/>
      <w:szCs w:val="24"/>
      <w:lang w:eastAsia="en-US"/>
    </w:rPr>
  </w:style>
  <w:style w:type="character" w:customStyle="1" w:styleId="DSECertHCChar">
    <w:name w:val="DSE_CertHC Char"/>
    <w:link w:val="DSECertHC"/>
    <w:semiHidden/>
    <w:rsid w:val="00896367"/>
    <w:rPr>
      <w:rFonts w:ascii="Arial" w:hAnsi="Arial" w:cs="Arial"/>
      <w:color w:val="798D29"/>
      <w:sz w:val="52"/>
      <w:szCs w:val="24"/>
      <w:lang w:eastAsia="en-US"/>
    </w:rPr>
  </w:style>
  <w:style w:type="paragraph" w:customStyle="1" w:styleId="DSECertHCWhite">
    <w:name w:val="DSE_CertHCWhite"/>
    <w:semiHidden/>
    <w:rsid w:val="00896367"/>
    <w:pPr>
      <w:spacing w:line="600" w:lineRule="atLeast"/>
    </w:pPr>
    <w:rPr>
      <w:rFonts w:ascii="Arial" w:hAnsi="Arial" w:cs="Arial"/>
      <w:color w:val="FFFFFF"/>
      <w:sz w:val="52"/>
      <w:szCs w:val="24"/>
      <w:lang w:eastAsia="en-US"/>
    </w:rPr>
  </w:style>
  <w:style w:type="paragraph" w:customStyle="1" w:styleId="DSECertHD">
    <w:name w:val="DSE_CertHD"/>
    <w:link w:val="DSECertHDChar"/>
    <w:semiHidden/>
    <w:rsid w:val="00896367"/>
    <w:pPr>
      <w:spacing w:line="440" w:lineRule="atLeast"/>
    </w:pPr>
    <w:rPr>
      <w:rFonts w:ascii="Arial" w:hAnsi="Arial" w:cs="Arial"/>
      <w:color w:val="798D29"/>
      <w:sz w:val="36"/>
      <w:szCs w:val="24"/>
      <w:lang w:eastAsia="en-US"/>
    </w:rPr>
  </w:style>
  <w:style w:type="character" w:customStyle="1" w:styleId="DSECertHDChar">
    <w:name w:val="DSE_CertHD Char"/>
    <w:link w:val="DSECertHD"/>
    <w:semiHidden/>
    <w:rsid w:val="00896367"/>
    <w:rPr>
      <w:rFonts w:ascii="Arial" w:hAnsi="Arial" w:cs="Arial"/>
      <w:color w:val="798D29"/>
      <w:sz w:val="36"/>
      <w:szCs w:val="24"/>
      <w:lang w:eastAsia="en-US"/>
    </w:rPr>
  </w:style>
  <w:style w:type="paragraph" w:customStyle="1" w:styleId="DSECertHDWhite">
    <w:name w:val="DSE_CertHDWhite"/>
    <w:semiHidden/>
    <w:rsid w:val="00896367"/>
    <w:pPr>
      <w:spacing w:line="440" w:lineRule="atLeast"/>
    </w:pPr>
    <w:rPr>
      <w:rFonts w:ascii="Arial" w:hAnsi="Arial" w:cs="Arial"/>
      <w:color w:val="FFFFFF"/>
      <w:sz w:val="36"/>
      <w:szCs w:val="24"/>
      <w:lang w:eastAsia="en-US"/>
    </w:rPr>
  </w:style>
  <w:style w:type="paragraph" w:customStyle="1" w:styleId="DSECertHE">
    <w:name w:val="DSE_CertHE"/>
    <w:link w:val="DSECertHEChar"/>
    <w:semiHidden/>
    <w:rsid w:val="00896367"/>
    <w:pPr>
      <w:spacing w:line="520" w:lineRule="atLeast"/>
    </w:pPr>
    <w:rPr>
      <w:rFonts w:ascii="Arial" w:hAnsi="Arial" w:cs="Arial"/>
      <w:color w:val="798D29"/>
      <w:sz w:val="32"/>
      <w:szCs w:val="24"/>
      <w:lang w:eastAsia="en-US"/>
    </w:rPr>
  </w:style>
  <w:style w:type="character" w:customStyle="1" w:styleId="DSECertHEChar">
    <w:name w:val="DSE_CertHE Char"/>
    <w:link w:val="DSECertHE"/>
    <w:semiHidden/>
    <w:rsid w:val="00896367"/>
    <w:rPr>
      <w:rFonts w:ascii="Arial" w:hAnsi="Arial" w:cs="Arial"/>
      <w:color w:val="798D29"/>
      <w:sz w:val="32"/>
      <w:szCs w:val="24"/>
      <w:lang w:eastAsia="en-US"/>
    </w:rPr>
  </w:style>
  <w:style w:type="paragraph" w:customStyle="1" w:styleId="DSECertHEWhite">
    <w:name w:val="DSE_CertHEWhite"/>
    <w:semiHidden/>
    <w:rsid w:val="00896367"/>
    <w:pPr>
      <w:spacing w:line="520" w:lineRule="atLeast"/>
    </w:pPr>
    <w:rPr>
      <w:rFonts w:ascii="Arial" w:hAnsi="Arial" w:cs="Arial"/>
      <w:color w:val="FFFFFF"/>
      <w:sz w:val="32"/>
      <w:szCs w:val="24"/>
      <w:lang w:eastAsia="en-US"/>
    </w:rPr>
  </w:style>
  <w:style w:type="paragraph" w:customStyle="1" w:styleId="DSECertYr">
    <w:name w:val="DSE_CertYr"/>
    <w:semiHidden/>
    <w:rsid w:val="00896367"/>
    <w:pPr>
      <w:spacing w:line="1440" w:lineRule="atLeast"/>
    </w:pPr>
    <w:rPr>
      <w:rFonts w:ascii="Arial" w:hAnsi="Arial" w:cs="Arial"/>
      <w:b/>
      <w:color w:val="798D29"/>
      <w:sz w:val="124"/>
      <w:szCs w:val="24"/>
      <w:lang w:eastAsia="en-US"/>
    </w:rPr>
  </w:style>
  <w:style w:type="paragraph" w:customStyle="1" w:styleId="DSEListAlpha">
    <w:name w:val="DSE_ListAlpha"/>
    <w:rsid w:val="00896367"/>
    <w:pPr>
      <w:tabs>
        <w:tab w:val="num" w:pos="284"/>
      </w:tabs>
      <w:spacing w:after="113" w:line="220" w:lineRule="atLeast"/>
      <w:ind w:left="284" w:hanging="284"/>
    </w:pPr>
    <w:rPr>
      <w:rFonts w:ascii="Arial" w:hAnsi="Arial" w:cs="Arial"/>
      <w:sz w:val="18"/>
      <w:szCs w:val="18"/>
      <w:lang w:eastAsia="en-US"/>
    </w:rPr>
  </w:style>
  <w:style w:type="paragraph" w:customStyle="1" w:styleId="DSEHA">
    <w:name w:val="DSE_HA"/>
    <w:next w:val="DSEBody"/>
    <w:link w:val="DSEHAChar"/>
    <w:rsid w:val="00896367"/>
    <w:pPr>
      <w:spacing w:after="600" w:line="460" w:lineRule="atLeast"/>
      <w:outlineLvl w:val="0"/>
    </w:pPr>
    <w:rPr>
      <w:rFonts w:ascii="Arial" w:hAnsi="Arial" w:cs="Arial"/>
      <w:color w:val="798D29"/>
      <w:sz w:val="40"/>
      <w:szCs w:val="24"/>
      <w:lang w:val="en-US" w:eastAsia="en-US"/>
    </w:rPr>
  </w:style>
  <w:style w:type="paragraph" w:customStyle="1" w:styleId="DSEHB">
    <w:name w:val="DSE_HB"/>
    <w:next w:val="DSEBody"/>
    <w:link w:val="DSEHBChar"/>
    <w:rsid w:val="00896367"/>
    <w:pPr>
      <w:spacing w:before="180" w:after="113" w:line="300" w:lineRule="atLeast"/>
      <w:outlineLvl w:val="0"/>
    </w:pPr>
    <w:rPr>
      <w:rFonts w:ascii="Arial" w:hAnsi="Arial" w:cs="Arial"/>
      <w:b/>
      <w:color w:val="798D29"/>
      <w:sz w:val="24"/>
      <w:szCs w:val="24"/>
      <w:lang w:eastAsia="en-US"/>
    </w:rPr>
  </w:style>
  <w:style w:type="paragraph" w:customStyle="1" w:styleId="DSEHC">
    <w:name w:val="DSE_HC"/>
    <w:next w:val="DSEBody"/>
    <w:link w:val="DSEHCChar"/>
    <w:rsid w:val="00896367"/>
    <w:pPr>
      <w:spacing w:before="140" w:after="57" w:line="220" w:lineRule="atLeast"/>
    </w:pPr>
    <w:rPr>
      <w:rFonts w:ascii="Arial" w:hAnsi="Arial" w:cs="Arial"/>
      <w:b/>
      <w:sz w:val="18"/>
      <w:szCs w:val="24"/>
      <w:lang w:eastAsia="en-US"/>
    </w:rPr>
  </w:style>
  <w:style w:type="paragraph" w:customStyle="1" w:styleId="DSEHD">
    <w:name w:val="DSE_HD"/>
    <w:next w:val="DSEBody"/>
    <w:rsid w:val="00896367"/>
    <w:pPr>
      <w:spacing w:before="57" w:after="57" w:line="220" w:lineRule="atLeast"/>
    </w:pPr>
    <w:rPr>
      <w:rFonts w:ascii="Arial" w:hAnsi="Arial" w:cs="Arial"/>
      <w:b/>
      <w:i/>
      <w:sz w:val="18"/>
      <w:szCs w:val="24"/>
      <w:lang w:eastAsia="en-US"/>
    </w:rPr>
  </w:style>
  <w:style w:type="paragraph" w:customStyle="1" w:styleId="DSEPullout">
    <w:name w:val="DSE_Pullout"/>
    <w:rsid w:val="00896367"/>
    <w:pPr>
      <w:spacing w:before="85" w:after="170" w:line="300" w:lineRule="atLeast"/>
    </w:pPr>
    <w:rPr>
      <w:rFonts w:ascii="Arial" w:hAnsi="Arial" w:cs="Arial"/>
      <w:color w:val="798D29"/>
      <w:sz w:val="24"/>
      <w:szCs w:val="24"/>
      <w:lang w:eastAsia="en-US"/>
    </w:rPr>
  </w:style>
  <w:style w:type="paragraph" w:customStyle="1" w:styleId="DSETblBdyC">
    <w:name w:val="DSE_TblBdyC"/>
    <w:rsid w:val="00896367"/>
    <w:pPr>
      <w:spacing w:before="80" w:after="60"/>
      <w:jc w:val="center"/>
    </w:pPr>
    <w:rPr>
      <w:rFonts w:ascii="Arial" w:hAnsi="Arial" w:cs="Arial"/>
      <w:sz w:val="18"/>
      <w:szCs w:val="24"/>
      <w:lang w:eastAsia="en-US"/>
    </w:rPr>
  </w:style>
  <w:style w:type="paragraph" w:customStyle="1" w:styleId="DSETblBdyL">
    <w:name w:val="DSE_TblBdyL"/>
    <w:rsid w:val="00896367"/>
    <w:pPr>
      <w:spacing w:before="80" w:after="60"/>
    </w:pPr>
    <w:rPr>
      <w:rFonts w:ascii="Arial" w:hAnsi="Arial" w:cs="Arial"/>
      <w:sz w:val="18"/>
      <w:szCs w:val="24"/>
      <w:lang w:eastAsia="en-US"/>
    </w:rPr>
  </w:style>
  <w:style w:type="paragraph" w:customStyle="1" w:styleId="DSETblBdyR">
    <w:name w:val="DSE_TblBdyR"/>
    <w:rsid w:val="00896367"/>
    <w:pPr>
      <w:spacing w:before="80" w:after="60"/>
      <w:jc w:val="right"/>
    </w:pPr>
    <w:rPr>
      <w:rFonts w:ascii="Arial" w:hAnsi="Arial" w:cs="Arial"/>
      <w:sz w:val="18"/>
      <w:szCs w:val="24"/>
      <w:lang w:eastAsia="en-US"/>
    </w:rPr>
  </w:style>
  <w:style w:type="paragraph" w:customStyle="1" w:styleId="DSETblHdC">
    <w:name w:val="DSE_TblHdC"/>
    <w:rsid w:val="00896367"/>
    <w:pPr>
      <w:spacing w:before="60" w:after="60" w:line="230" w:lineRule="atLeast"/>
      <w:jc w:val="center"/>
    </w:pPr>
    <w:rPr>
      <w:rFonts w:ascii="Arial" w:hAnsi="Arial" w:cs="Arial"/>
      <w:b/>
      <w:sz w:val="19"/>
      <w:szCs w:val="24"/>
      <w:lang w:eastAsia="en-US"/>
    </w:rPr>
  </w:style>
  <w:style w:type="paragraph" w:customStyle="1" w:styleId="DSETblHdL">
    <w:name w:val="DSE_TblHdL"/>
    <w:rsid w:val="00896367"/>
    <w:pPr>
      <w:spacing w:before="60" w:after="60" w:line="230" w:lineRule="atLeast"/>
    </w:pPr>
    <w:rPr>
      <w:rFonts w:ascii="Arial" w:hAnsi="Arial" w:cs="Arial"/>
      <w:b/>
      <w:sz w:val="19"/>
      <w:szCs w:val="24"/>
      <w:lang w:eastAsia="en-US"/>
    </w:rPr>
  </w:style>
  <w:style w:type="paragraph" w:customStyle="1" w:styleId="DSETblHdR">
    <w:name w:val="DSE_TblHdR"/>
    <w:rsid w:val="00896367"/>
    <w:pPr>
      <w:spacing w:before="60" w:after="60" w:line="230" w:lineRule="atLeast"/>
      <w:jc w:val="right"/>
    </w:pPr>
    <w:rPr>
      <w:rFonts w:ascii="Arial" w:hAnsi="Arial" w:cs="Arial"/>
      <w:b/>
      <w:sz w:val="19"/>
      <w:szCs w:val="24"/>
      <w:lang w:eastAsia="en-US"/>
    </w:rPr>
  </w:style>
  <w:style w:type="paragraph" w:customStyle="1" w:styleId="DSEFooter">
    <w:name w:val="DSE_Footer"/>
    <w:rsid w:val="00896367"/>
    <w:pPr>
      <w:tabs>
        <w:tab w:val="right" w:pos="9639"/>
      </w:tabs>
      <w:jc w:val="center"/>
    </w:pPr>
    <w:rPr>
      <w:rFonts w:ascii="Arial" w:hAnsi="Arial"/>
      <w:sz w:val="14"/>
      <w:szCs w:val="24"/>
      <w:lang w:eastAsia="en-US"/>
    </w:rPr>
  </w:style>
  <w:style w:type="paragraph" w:customStyle="1" w:styleId="DSEHeader">
    <w:name w:val="DSE_Header"/>
    <w:rsid w:val="00896367"/>
    <w:rPr>
      <w:sz w:val="24"/>
      <w:szCs w:val="24"/>
      <w:lang w:eastAsia="en-US"/>
    </w:rPr>
  </w:style>
  <w:style w:type="paragraph" w:customStyle="1" w:styleId="DSEListNum">
    <w:name w:val="DSE_ListNum"/>
    <w:rsid w:val="00896367"/>
    <w:pPr>
      <w:tabs>
        <w:tab w:val="num" w:pos="284"/>
      </w:tabs>
      <w:spacing w:after="113" w:line="220" w:lineRule="atLeast"/>
      <w:ind w:left="284" w:hanging="284"/>
    </w:pPr>
    <w:rPr>
      <w:rFonts w:ascii="Arial" w:hAnsi="Arial" w:cs="Arial"/>
      <w:sz w:val="18"/>
      <w:szCs w:val="18"/>
      <w:lang w:eastAsia="en-US"/>
    </w:rPr>
  </w:style>
  <w:style w:type="character" w:customStyle="1" w:styleId="DSERptPgNum">
    <w:name w:val="DSE_RptPgNum"/>
    <w:rsid w:val="00896367"/>
    <w:rPr>
      <w:color w:val="798D29"/>
    </w:rPr>
  </w:style>
  <w:style w:type="paragraph" w:customStyle="1" w:styleId="DSETOCTitle">
    <w:name w:val="DSE_TOCTitle"/>
    <w:basedOn w:val="DSEHA"/>
    <w:next w:val="DSEBody"/>
    <w:rsid w:val="00896367"/>
  </w:style>
  <w:style w:type="paragraph" w:customStyle="1" w:styleId="DSETableTitle">
    <w:name w:val="DSE_TableTitle"/>
    <w:rsid w:val="00896367"/>
    <w:pPr>
      <w:spacing w:after="120" w:line="220" w:lineRule="atLeast"/>
    </w:pPr>
    <w:rPr>
      <w:rFonts w:ascii="Arial" w:hAnsi="Arial" w:cs="Arial"/>
      <w:b/>
      <w:color w:val="404040"/>
      <w:sz w:val="18"/>
      <w:szCs w:val="18"/>
      <w:lang w:eastAsia="en-US"/>
    </w:rPr>
  </w:style>
  <w:style w:type="character" w:customStyle="1" w:styleId="DSEHAChar">
    <w:name w:val="DSE_HA Char"/>
    <w:link w:val="DSEHA"/>
    <w:rsid w:val="00896367"/>
    <w:rPr>
      <w:rFonts w:ascii="Arial" w:hAnsi="Arial" w:cs="Arial"/>
      <w:color w:val="798D29"/>
      <w:sz w:val="40"/>
      <w:szCs w:val="24"/>
      <w:lang w:val="en-US" w:eastAsia="en-US"/>
    </w:rPr>
  </w:style>
  <w:style w:type="character" w:customStyle="1" w:styleId="DSEHBChar">
    <w:name w:val="DSE_HB Char"/>
    <w:link w:val="DSEHB"/>
    <w:rsid w:val="00896367"/>
    <w:rPr>
      <w:rFonts w:ascii="Arial" w:hAnsi="Arial" w:cs="Arial"/>
      <w:b/>
      <w:color w:val="798D29"/>
      <w:sz w:val="24"/>
      <w:szCs w:val="24"/>
      <w:lang w:eastAsia="en-US"/>
    </w:rPr>
  </w:style>
  <w:style w:type="paragraph" w:customStyle="1" w:styleId="calibrinormal">
    <w:name w:val="calibri normal"/>
    <w:basedOn w:val="Normal"/>
    <w:link w:val="calibrinormalChar"/>
    <w:qFormat/>
    <w:rsid w:val="00896367"/>
    <w:rPr>
      <w:sz w:val="24"/>
      <w:lang w:val="x-none"/>
    </w:rPr>
  </w:style>
  <w:style w:type="paragraph" w:customStyle="1" w:styleId="Arialnormal">
    <w:name w:val="Arial normal"/>
    <w:basedOn w:val="DSEBody"/>
    <w:link w:val="ArialnormalChar"/>
    <w:qFormat/>
    <w:rsid w:val="00896367"/>
  </w:style>
  <w:style w:type="character" w:customStyle="1" w:styleId="calibrinormalChar">
    <w:name w:val="calibri normal Char"/>
    <w:link w:val="calibrinormal"/>
    <w:rsid w:val="00896367"/>
    <w:rPr>
      <w:rFonts w:ascii="Calibri" w:hAnsi="Calibri"/>
      <w:sz w:val="24"/>
      <w:szCs w:val="24"/>
      <w:lang w:val="x-none" w:eastAsia="en-US"/>
    </w:rPr>
  </w:style>
  <w:style w:type="character" w:customStyle="1" w:styleId="ArialnormalChar">
    <w:name w:val="Arial normal Char"/>
    <w:link w:val="Arialnormal"/>
    <w:rsid w:val="00896367"/>
    <w:rPr>
      <w:rFonts w:ascii="Arial" w:hAnsi="Arial" w:cs="Arial"/>
      <w:sz w:val="18"/>
      <w:szCs w:val="24"/>
      <w:lang w:eastAsia="en-US"/>
    </w:rPr>
  </w:style>
  <w:style w:type="paragraph" w:customStyle="1" w:styleId="xl65">
    <w:name w:val="xl65"/>
    <w:basedOn w:val="Normal"/>
    <w:rsid w:val="00896367"/>
    <w:pPr>
      <w:spacing w:before="100" w:beforeAutospacing="1" w:after="100" w:afterAutospacing="1"/>
    </w:pPr>
    <w:rPr>
      <w:rFonts w:ascii="Arial" w:hAnsi="Arial" w:cs="Arial"/>
      <w:b/>
      <w:bCs/>
      <w:sz w:val="24"/>
      <w:lang w:eastAsia="en-AU"/>
    </w:rPr>
  </w:style>
  <w:style w:type="paragraph" w:customStyle="1" w:styleId="xl66">
    <w:name w:val="xl66"/>
    <w:basedOn w:val="Normal"/>
    <w:rsid w:val="00896367"/>
    <w:pPr>
      <w:spacing w:before="100" w:beforeAutospacing="1" w:after="100" w:afterAutospacing="1"/>
      <w:jc w:val="center"/>
    </w:pPr>
    <w:rPr>
      <w:rFonts w:ascii="Arial" w:hAnsi="Arial" w:cs="Arial"/>
      <w:b/>
      <w:bCs/>
      <w:sz w:val="24"/>
      <w:lang w:eastAsia="en-AU"/>
    </w:rPr>
  </w:style>
  <w:style w:type="paragraph" w:customStyle="1" w:styleId="xl67">
    <w:name w:val="xl67"/>
    <w:basedOn w:val="Normal"/>
    <w:rsid w:val="00896367"/>
    <w:pPr>
      <w:pBdr>
        <w:right w:val="single" w:sz="4" w:space="0" w:color="auto"/>
      </w:pBdr>
      <w:spacing w:before="100" w:beforeAutospacing="1" w:after="100" w:afterAutospacing="1"/>
      <w:jc w:val="center"/>
    </w:pPr>
    <w:rPr>
      <w:rFonts w:ascii="Arial" w:hAnsi="Arial" w:cs="Arial"/>
      <w:b/>
      <w:bCs/>
      <w:sz w:val="24"/>
      <w:lang w:eastAsia="en-AU"/>
    </w:rPr>
  </w:style>
  <w:style w:type="paragraph" w:customStyle="1" w:styleId="xl68">
    <w:name w:val="xl68"/>
    <w:basedOn w:val="Normal"/>
    <w:rsid w:val="00896367"/>
    <w:pPr>
      <w:spacing w:before="100" w:beforeAutospacing="1" w:after="100" w:afterAutospacing="1"/>
    </w:pPr>
    <w:rPr>
      <w:rFonts w:ascii="Arial" w:hAnsi="Arial" w:cs="Arial"/>
      <w:sz w:val="24"/>
      <w:lang w:eastAsia="en-AU"/>
    </w:rPr>
  </w:style>
  <w:style w:type="paragraph" w:customStyle="1" w:styleId="xl69">
    <w:name w:val="xl69"/>
    <w:basedOn w:val="Normal"/>
    <w:rsid w:val="00896367"/>
    <w:pPr>
      <w:pBdr>
        <w:right w:val="single" w:sz="4" w:space="0" w:color="auto"/>
      </w:pBdr>
      <w:spacing w:before="100" w:beforeAutospacing="1" w:after="100" w:afterAutospacing="1"/>
    </w:pPr>
    <w:rPr>
      <w:rFonts w:ascii="Arial" w:hAnsi="Arial" w:cs="Arial"/>
      <w:sz w:val="24"/>
      <w:lang w:eastAsia="en-AU"/>
    </w:rPr>
  </w:style>
  <w:style w:type="paragraph" w:customStyle="1" w:styleId="xl70">
    <w:name w:val="xl70"/>
    <w:basedOn w:val="Normal"/>
    <w:rsid w:val="00896367"/>
    <w:pPr>
      <w:spacing w:before="100" w:beforeAutospacing="1" w:after="100" w:afterAutospacing="1"/>
      <w:textAlignment w:val="center"/>
    </w:pPr>
    <w:rPr>
      <w:rFonts w:ascii="Arial" w:hAnsi="Arial" w:cs="Arial"/>
      <w:i/>
      <w:iCs/>
      <w:sz w:val="24"/>
      <w:lang w:eastAsia="en-AU"/>
    </w:rPr>
  </w:style>
  <w:style w:type="paragraph" w:customStyle="1" w:styleId="xl71">
    <w:name w:val="xl71"/>
    <w:basedOn w:val="Normal"/>
    <w:rsid w:val="00896367"/>
    <w:pPr>
      <w:spacing w:before="100" w:beforeAutospacing="1" w:after="100" w:afterAutospacing="1"/>
    </w:pPr>
    <w:rPr>
      <w:rFonts w:ascii="Arial" w:hAnsi="Arial" w:cs="Arial"/>
      <w:i/>
      <w:iCs/>
      <w:sz w:val="24"/>
      <w:lang w:eastAsia="en-AU"/>
    </w:rPr>
  </w:style>
  <w:style w:type="paragraph" w:customStyle="1" w:styleId="xl72">
    <w:name w:val="xl72"/>
    <w:basedOn w:val="Normal"/>
    <w:rsid w:val="00896367"/>
    <w:pPr>
      <w:pBdr>
        <w:right w:val="single" w:sz="4" w:space="0" w:color="auto"/>
      </w:pBdr>
      <w:spacing w:before="100" w:beforeAutospacing="1" w:after="100" w:afterAutospacing="1"/>
    </w:pPr>
    <w:rPr>
      <w:rFonts w:ascii="Arial" w:hAnsi="Arial" w:cs="Arial"/>
      <w:i/>
      <w:iCs/>
      <w:sz w:val="24"/>
      <w:lang w:eastAsia="en-AU"/>
    </w:rPr>
  </w:style>
  <w:style w:type="paragraph" w:customStyle="1" w:styleId="xl73">
    <w:name w:val="xl73"/>
    <w:basedOn w:val="Normal"/>
    <w:rsid w:val="008963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24"/>
      <w:lang w:eastAsia="en-AU"/>
    </w:rPr>
  </w:style>
  <w:style w:type="paragraph" w:customStyle="1" w:styleId="xl74">
    <w:name w:val="xl74"/>
    <w:basedOn w:val="Normal"/>
    <w:rsid w:val="00896367"/>
    <w:pPr>
      <w:shd w:val="clear" w:color="000000" w:fill="D9D9D9"/>
      <w:spacing w:before="100" w:beforeAutospacing="1" w:after="100" w:afterAutospacing="1"/>
    </w:pPr>
    <w:rPr>
      <w:rFonts w:ascii="Arial" w:hAnsi="Arial" w:cs="Arial"/>
      <w:b/>
      <w:bCs/>
      <w:sz w:val="24"/>
      <w:lang w:eastAsia="en-AU"/>
    </w:rPr>
  </w:style>
  <w:style w:type="paragraph" w:customStyle="1" w:styleId="xl75">
    <w:name w:val="xl75"/>
    <w:basedOn w:val="Normal"/>
    <w:rsid w:val="00896367"/>
    <w:pPr>
      <w:shd w:val="clear" w:color="000000" w:fill="D9D9D9"/>
      <w:spacing w:before="100" w:beforeAutospacing="1" w:after="100" w:afterAutospacing="1"/>
    </w:pPr>
    <w:rPr>
      <w:rFonts w:ascii="Arial" w:hAnsi="Arial" w:cs="Arial"/>
      <w:sz w:val="24"/>
      <w:lang w:eastAsia="en-AU"/>
    </w:rPr>
  </w:style>
  <w:style w:type="paragraph" w:customStyle="1" w:styleId="xl76">
    <w:name w:val="xl76"/>
    <w:basedOn w:val="Normal"/>
    <w:rsid w:val="00896367"/>
    <w:pPr>
      <w:shd w:val="clear" w:color="000000" w:fill="D9D9D9"/>
      <w:spacing w:before="100" w:beforeAutospacing="1" w:after="100" w:afterAutospacing="1"/>
    </w:pPr>
    <w:rPr>
      <w:rFonts w:ascii="Times New Roman" w:hAnsi="Times New Roman"/>
      <w:sz w:val="24"/>
      <w:lang w:eastAsia="en-AU"/>
    </w:rPr>
  </w:style>
  <w:style w:type="character" w:customStyle="1" w:styleId="HeaderChar">
    <w:name w:val="Header Char"/>
    <w:link w:val="Header"/>
    <w:uiPriority w:val="99"/>
    <w:rsid w:val="00896367"/>
    <w:rPr>
      <w:rFonts w:ascii="Calibri" w:hAnsi="Calibri"/>
      <w:sz w:val="22"/>
      <w:szCs w:val="24"/>
      <w:lang w:eastAsia="en-US"/>
    </w:rPr>
  </w:style>
  <w:style w:type="character" w:customStyle="1" w:styleId="FooterChar">
    <w:name w:val="Footer Char"/>
    <w:link w:val="Footer"/>
    <w:uiPriority w:val="99"/>
    <w:rsid w:val="00896367"/>
    <w:rPr>
      <w:rFonts w:ascii="Calibri" w:hAnsi="Calibri"/>
      <w:sz w:val="22"/>
      <w:szCs w:val="24"/>
      <w:lang w:eastAsia="en-US"/>
    </w:rPr>
  </w:style>
  <w:style w:type="character" w:customStyle="1" w:styleId="DSEHCChar">
    <w:name w:val="DSE_HC Char"/>
    <w:link w:val="DSEHC"/>
    <w:locked/>
    <w:rsid w:val="00492D83"/>
    <w:rPr>
      <w:rFonts w:ascii="Arial" w:hAnsi="Arial" w:cs="Arial"/>
      <w:b/>
      <w:sz w:val="18"/>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lsdException w:name="toc 5" w:semiHidden="1"/>
    <w:lsdException w:name="toc 6" w:semiHidden="1"/>
    <w:lsdException w:name="toc 7" w:semiHidden="1"/>
    <w:lsdException w:name="toc 8" w:semiHidden="1"/>
    <w:lsdException w:name="toc 9" w:semiHidden="1"/>
    <w:lsdException w:name="header" w:uiPriority="99"/>
    <w:lsdException w:name="footer" w:uiPriority="99"/>
    <w:lsdException w:name="index heading" w:semiHidden="1"/>
    <w:lsdException w:name="caption" w:semiHidden="1" w:unhideWhenUsed="1" w:qFormat="1"/>
    <w:lsdException w:name="table of figures" w:semiHidden="1"/>
    <w:lsdException w:name="endnote reference" w:semiHidden="1"/>
    <w:lsdException w:name="endnote text" w:semiHidden="1"/>
    <w:lsdException w:name="table of authorities" w:semiHidden="1"/>
    <w:lsdException w:name="macro" w:semiHidden="1"/>
    <w:lsdException w:name="toa heading" w:semiHidden="1"/>
    <w:lsdException w:name="List Bullet" w:uiPriority="99"/>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 List"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5"/>
      </w:numPr>
      <w:tabs>
        <w:tab w:val="clear" w:pos="170"/>
        <w:tab w:val="left" w:pos="340"/>
      </w:tabs>
      <w:ind w:left="340" w:hanging="170"/>
    </w:pPr>
  </w:style>
  <w:style w:type="paragraph" w:styleId="Header">
    <w:name w:val="header"/>
    <w:basedOn w:val="Normal"/>
    <w:link w:val="HeaderChar"/>
    <w:uiPriority w:val="99"/>
    <w:rsid w:val="00CA77CB"/>
    <w:pPr>
      <w:tabs>
        <w:tab w:val="center" w:pos="4320"/>
        <w:tab w:val="right" w:pos="8640"/>
      </w:tabs>
    </w:pPr>
  </w:style>
  <w:style w:type="paragraph" w:styleId="Footer">
    <w:name w:val="footer"/>
    <w:basedOn w:val="Normal"/>
    <w:link w:val="FooterChar"/>
    <w:uiPriority w:val="99"/>
    <w:rsid w:val="00CA77CB"/>
    <w:pPr>
      <w:tabs>
        <w:tab w:val="center" w:pos="4320"/>
        <w:tab w:val="right" w:pos="8640"/>
      </w:tabs>
    </w:pPr>
  </w:style>
  <w:style w:type="paragraph" w:customStyle="1" w:styleId="Bullet">
    <w:name w:val="_Bullet"/>
    <w:link w:val="BulletChar"/>
    <w:qFormat/>
    <w:rsid w:val="00DC7F99"/>
    <w:pPr>
      <w:numPr>
        <w:numId w:val="14"/>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16"/>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1"/>
      </w:numPr>
    </w:pPr>
  </w:style>
  <w:style w:type="numbering" w:styleId="1ai">
    <w:name w:val="Outline List 1"/>
    <w:basedOn w:val="NoList"/>
    <w:semiHidden/>
    <w:rsid w:val="004578FA"/>
    <w:pPr>
      <w:numPr>
        <w:numId w:val="2"/>
      </w:numPr>
    </w:pPr>
  </w:style>
  <w:style w:type="numbering" w:styleId="ArticleSection">
    <w:name w:val="Outline List 3"/>
    <w:basedOn w:val="NoList"/>
    <w:semiHidden/>
    <w:rsid w:val="004578FA"/>
    <w:pPr>
      <w:numPr>
        <w:numId w:val="3"/>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uiPriority w:val="99"/>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uiPriority w:val="99"/>
    <w:rsid w:val="004578FA"/>
    <w:pPr>
      <w:numPr>
        <w:numId w:val="4"/>
      </w:numPr>
    </w:pPr>
  </w:style>
  <w:style w:type="paragraph" w:styleId="ListBullet2">
    <w:name w:val="List Bullet 2"/>
    <w:basedOn w:val="Normal"/>
    <w:semiHidden/>
    <w:rsid w:val="004578FA"/>
    <w:pPr>
      <w:numPr>
        <w:numId w:val="5"/>
      </w:numPr>
    </w:pPr>
  </w:style>
  <w:style w:type="paragraph" w:styleId="ListBullet3">
    <w:name w:val="List Bullet 3"/>
    <w:basedOn w:val="Normal"/>
    <w:semiHidden/>
    <w:rsid w:val="004578FA"/>
    <w:pPr>
      <w:numPr>
        <w:numId w:val="6"/>
      </w:numPr>
    </w:pPr>
  </w:style>
  <w:style w:type="paragraph" w:styleId="ListBullet4">
    <w:name w:val="List Bullet 4"/>
    <w:basedOn w:val="Normal"/>
    <w:semiHidden/>
    <w:rsid w:val="004578FA"/>
    <w:pPr>
      <w:numPr>
        <w:numId w:val="7"/>
      </w:numPr>
    </w:pPr>
  </w:style>
  <w:style w:type="paragraph" w:styleId="ListBullet5">
    <w:name w:val="List Bullet 5"/>
    <w:basedOn w:val="Normal"/>
    <w:semiHidden/>
    <w:rsid w:val="004578FA"/>
    <w:pPr>
      <w:numPr>
        <w:numId w:val="8"/>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9"/>
      </w:numPr>
    </w:pPr>
  </w:style>
  <w:style w:type="paragraph" w:styleId="ListNumber2">
    <w:name w:val="List Number 2"/>
    <w:basedOn w:val="Normal"/>
    <w:semiHidden/>
    <w:rsid w:val="004578FA"/>
    <w:pPr>
      <w:numPr>
        <w:numId w:val="10"/>
      </w:numPr>
    </w:pPr>
  </w:style>
  <w:style w:type="paragraph" w:styleId="ListNumber3">
    <w:name w:val="List Number 3"/>
    <w:basedOn w:val="Normal"/>
    <w:semiHidden/>
    <w:rsid w:val="004578FA"/>
    <w:pPr>
      <w:numPr>
        <w:numId w:val="11"/>
      </w:numPr>
    </w:pPr>
  </w:style>
  <w:style w:type="paragraph" w:styleId="ListNumber4">
    <w:name w:val="List Number 4"/>
    <w:basedOn w:val="Normal"/>
    <w:semiHidden/>
    <w:rsid w:val="004578FA"/>
    <w:pPr>
      <w:numPr>
        <w:numId w:val="12"/>
      </w:numPr>
    </w:pPr>
  </w:style>
  <w:style w:type="paragraph" w:styleId="ListNumber5">
    <w:name w:val="List Number 5"/>
    <w:basedOn w:val="Normal"/>
    <w:semiHidden/>
    <w:rsid w:val="004578FA"/>
    <w:pPr>
      <w:numPr>
        <w:numId w:val="13"/>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qFormat/>
    <w:rsid w:val="004578FA"/>
    <w:rPr>
      <w:b/>
      <w:bCs/>
    </w:rPr>
  </w:style>
  <w:style w:type="paragraph" w:styleId="Subtitle">
    <w:name w:val="Subtitle"/>
    <w:basedOn w:val="Normal"/>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99"/>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semiHidden/>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DC7F99"/>
    <w:pPr>
      <w:pBdr>
        <w:bottom w:val="dotted" w:sz="12" w:space="3" w:color="228591"/>
        <w:between w:val="dotted" w:sz="12" w:space="1" w:color="228591"/>
      </w:pBdr>
      <w:tabs>
        <w:tab w:val="right" w:pos="9629"/>
      </w:tabs>
      <w:spacing w:before="320" w:after="120"/>
    </w:pPr>
    <w:rPr>
      <w:b/>
      <w:noProof/>
      <w:color w:val="228591"/>
      <w:lang w:val="en-US"/>
    </w:rPr>
  </w:style>
  <w:style w:type="paragraph" w:styleId="TOC3">
    <w:name w:val="toc 3"/>
    <w:basedOn w:val="Normal"/>
    <w:next w:val="Normal"/>
    <w:autoRedefine/>
    <w:semiHidden/>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semiHidden/>
    <w:rsid w:val="008F4372"/>
    <w:rPr>
      <w:sz w:val="16"/>
      <w:szCs w:val="16"/>
    </w:rPr>
  </w:style>
  <w:style w:type="paragraph" w:styleId="CommentText">
    <w:name w:val="annotation text"/>
    <w:basedOn w:val="Normal"/>
    <w:link w:val="CommentTextChar"/>
    <w:semiHidden/>
    <w:rsid w:val="008F4372"/>
    <w:rPr>
      <w:szCs w:val="20"/>
    </w:rPr>
  </w:style>
  <w:style w:type="character" w:customStyle="1" w:styleId="CommentTextChar">
    <w:name w:val="Comment Text Char"/>
    <w:link w:val="CommentText"/>
    <w:semiHidden/>
    <w:rsid w:val="00DC1725"/>
    <w:rPr>
      <w:lang w:eastAsia="en-US"/>
    </w:rPr>
  </w:style>
  <w:style w:type="paragraph" w:styleId="CommentSubject">
    <w:name w:val="annotation subject"/>
    <w:basedOn w:val="CommentText"/>
    <w:next w:val="CommentText"/>
    <w:link w:val="CommentSubjectChar"/>
    <w:semiHidden/>
    <w:rsid w:val="008F4372"/>
    <w:rPr>
      <w:b/>
      <w:bCs/>
    </w:rPr>
  </w:style>
  <w:style w:type="character" w:customStyle="1" w:styleId="CommentSubjectChar">
    <w:name w:val="Comment Subject Char"/>
    <w:link w:val="CommentSubject"/>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styleId="ListParagraph">
    <w:name w:val="List Paragraph"/>
    <w:basedOn w:val="Normal"/>
    <w:uiPriority w:val="99"/>
    <w:qFormat/>
    <w:rsid w:val="001E6313"/>
    <w:pPr>
      <w:ind w:left="720"/>
      <w:contextualSpacing/>
    </w:pPr>
  </w:style>
  <w:style w:type="paragraph" w:customStyle="1" w:styleId="DSEBody">
    <w:name w:val="DSE_Body"/>
    <w:link w:val="DSEBodyChar"/>
    <w:uiPriority w:val="99"/>
    <w:rsid w:val="0083367F"/>
    <w:pPr>
      <w:spacing w:after="113" w:line="240" w:lineRule="atLeast"/>
    </w:pPr>
    <w:rPr>
      <w:rFonts w:ascii="Arial" w:hAnsi="Arial" w:cs="Arial"/>
      <w:sz w:val="18"/>
      <w:szCs w:val="24"/>
      <w:lang w:eastAsia="en-US"/>
    </w:rPr>
  </w:style>
  <w:style w:type="character" w:customStyle="1" w:styleId="DSEBodyChar">
    <w:name w:val="DSE_Body Char"/>
    <w:link w:val="DSEBody"/>
    <w:uiPriority w:val="99"/>
    <w:rsid w:val="0083367F"/>
    <w:rPr>
      <w:rFonts w:ascii="Arial" w:hAnsi="Arial" w:cs="Arial"/>
      <w:sz w:val="18"/>
      <w:szCs w:val="24"/>
      <w:lang w:eastAsia="en-US"/>
    </w:rPr>
  </w:style>
  <w:style w:type="paragraph" w:customStyle="1" w:styleId="Body">
    <w:name w:val="_Body"/>
    <w:qFormat/>
    <w:rsid w:val="00896367"/>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896367"/>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DSECertHFWhite">
    <w:name w:val="DSE_CertHFWhite"/>
    <w:semiHidden/>
    <w:rsid w:val="00896367"/>
    <w:pPr>
      <w:spacing w:line="400" w:lineRule="atLeast"/>
    </w:pPr>
    <w:rPr>
      <w:rFonts w:ascii="Arial" w:hAnsi="Arial" w:cs="Arial"/>
      <w:color w:val="FFFFFF"/>
      <w:sz w:val="28"/>
      <w:szCs w:val="24"/>
      <w:lang w:eastAsia="en-US"/>
    </w:rPr>
  </w:style>
  <w:style w:type="paragraph" w:customStyle="1" w:styleId="DSEBullet2">
    <w:name w:val="DSE_Bullet2"/>
    <w:basedOn w:val="DSEBullet"/>
    <w:rsid w:val="00896367"/>
    <w:pPr>
      <w:tabs>
        <w:tab w:val="clear" w:pos="170"/>
        <w:tab w:val="clear" w:pos="1570"/>
        <w:tab w:val="left" w:pos="340"/>
        <w:tab w:val="num" w:pos="1440"/>
      </w:tabs>
      <w:ind w:left="340"/>
    </w:pPr>
  </w:style>
  <w:style w:type="paragraph" w:customStyle="1" w:styleId="DSEBullet">
    <w:name w:val="DSE_Bullet"/>
    <w:link w:val="DSEBulletChar"/>
    <w:rsid w:val="00896367"/>
    <w:pPr>
      <w:tabs>
        <w:tab w:val="left" w:pos="170"/>
        <w:tab w:val="num" w:pos="1570"/>
      </w:tabs>
      <w:spacing w:after="113" w:line="220" w:lineRule="atLeast"/>
      <w:ind w:left="170" w:hanging="170"/>
    </w:pPr>
    <w:rPr>
      <w:rFonts w:ascii="Arial" w:hAnsi="Arial"/>
      <w:sz w:val="18"/>
      <w:szCs w:val="24"/>
      <w:lang w:eastAsia="en-US"/>
    </w:rPr>
  </w:style>
  <w:style w:type="character" w:customStyle="1" w:styleId="DSEBulletChar">
    <w:name w:val="DSE_Bullet Char"/>
    <w:link w:val="DSEBullet"/>
    <w:rsid w:val="00896367"/>
    <w:rPr>
      <w:rFonts w:ascii="Arial" w:hAnsi="Arial"/>
      <w:sz w:val="18"/>
      <w:szCs w:val="24"/>
      <w:lang w:eastAsia="en-US"/>
    </w:rPr>
  </w:style>
  <w:style w:type="paragraph" w:customStyle="1" w:styleId="DSECaption">
    <w:name w:val="DSE_Caption"/>
    <w:rsid w:val="00896367"/>
    <w:pPr>
      <w:spacing w:before="120" w:after="120" w:line="170" w:lineRule="atLeast"/>
    </w:pPr>
    <w:rPr>
      <w:rFonts w:ascii="Arial" w:hAnsi="Arial" w:cs="Arial"/>
      <w:b/>
      <w:color w:val="404040"/>
      <w:sz w:val="14"/>
      <w:szCs w:val="14"/>
      <w:lang w:eastAsia="en-US"/>
    </w:rPr>
  </w:style>
  <w:style w:type="paragraph" w:customStyle="1" w:styleId="DSECertHA">
    <w:name w:val="DSE_CertHA"/>
    <w:semiHidden/>
    <w:rsid w:val="00896367"/>
    <w:pPr>
      <w:spacing w:line="1172" w:lineRule="atLeast"/>
    </w:pPr>
    <w:rPr>
      <w:rFonts w:ascii="Arial" w:hAnsi="Arial" w:cs="Arial"/>
      <w:color w:val="798D29"/>
      <w:sz w:val="96"/>
      <w:szCs w:val="24"/>
      <w:lang w:eastAsia="en-US"/>
    </w:rPr>
  </w:style>
  <w:style w:type="paragraph" w:customStyle="1" w:styleId="DSECertHAWhite">
    <w:name w:val="DSE_CertHAWhite"/>
    <w:semiHidden/>
    <w:rsid w:val="00896367"/>
    <w:pPr>
      <w:spacing w:line="1172" w:lineRule="exact"/>
    </w:pPr>
    <w:rPr>
      <w:rFonts w:ascii="Arial" w:hAnsi="Arial" w:cs="Arial"/>
      <w:color w:val="FFFFFF"/>
      <w:sz w:val="96"/>
      <w:szCs w:val="24"/>
      <w:lang w:eastAsia="en-US"/>
    </w:rPr>
  </w:style>
  <w:style w:type="paragraph" w:customStyle="1" w:styleId="DSECertHB">
    <w:name w:val="DSE_CertHB"/>
    <w:semiHidden/>
    <w:rsid w:val="00896367"/>
    <w:pPr>
      <w:spacing w:line="720" w:lineRule="atLeast"/>
    </w:pPr>
    <w:rPr>
      <w:rFonts w:ascii="Arial" w:hAnsi="Arial" w:cs="Arial"/>
      <w:color w:val="798D29"/>
      <w:sz w:val="72"/>
      <w:szCs w:val="24"/>
      <w:lang w:eastAsia="en-US"/>
    </w:rPr>
  </w:style>
  <w:style w:type="paragraph" w:customStyle="1" w:styleId="DSECertHBWhite">
    <w:name w:val="DSE_CertHBWhite"/>
    <w:semiHidden/>
    <w:rsid w:val="00896367"/>
    <w:pPr>
      <w:spacing w:line="720" w:lineRule="atLeast"/>
    </w:pPr>
    <w:rPr>
      <w:rFonts w:ascii="Arial" w:hAnsi="Arial" w:cs="Arial"/>
      <w:color w:val="FFFFFF"/>
      <w:sz w:val="72"/>
      <w:szCs w:val="24"/>
      <w:lang w:eastAsia="en-US"/>
    </w:rPr>
  </w:style>
  <w:style w:type="paragraph" w:customStyle="1" w:styleId="DSECertHC">
    <w:name w:val="DSE_CertHC"/>
    <w:link w:val="DSECertHCChar"/>
    <w:semiHidden/>
    <w:rsid w:val="00896367"/>
    <w:pPr>
      <w:spacing w:line="600" w:lineRule="atLeast"/>
    </w:pPr>
    <w:rPr>
      <w:rFonts w:ascii="Arial" w:hAnsi="Arial" w:cs="Arial"/>
      <w:color w:val="798D29"/>
      <w:sz w:val="52"/>
      <w:szCs w:val="24"/>
      <w:lang w:eastAsia="en-US"/>
    </w:rPr>
  </w:style>
  <w:style w:type="character" w:customStyle="1" w:styleId="DSECertHCChar">
    <w:name w:val="DSE_CertHC Char"/>
    <w:link w:val="DSECertHC"/>
    <w:semiHidden/>
    <w:rsid w:val="00896367"/>
    <w:rPr>
      <w:rFonts w:ascii="Arial" w:hAnsi="Arial" w:cs="Arial"/>
      <w:color w:val="798D29"/>
      <w:sz w:val="52"/>
      <w:szCs w:val="24"/>
      <w:lang w:eastAsia="en-US"/>
    </w:rPr>
  </w:style>
  <w:style w:type="paragraph" w:customStyle="1" w:styleId="DSECertHCWhite">
    <w:name w:val="DSE_CertHCWhite"/>
    <w:semiHidden/>
    <w:rsid w:val="00896367"/>
    <w:pPr>
      <w:spacing w:line="600" w:lineRule="atLeast"/>
    </w:pPr>
    <w:rPr>
      <w:rFonts w:ascii="Arial" w:hAnsi="Arial" w:cs="Arial"/>
      <w:color w:val="FFFFFF"/>
      <w:sz w:val="52"/>
      <w:szCs w:val="24"/>
      <w:lang w:eastAsia="en-US"/>
    </w:rPr>
  </w:style>
  <w:style w:type="paragraph" w:customStyle="1" w:styleId="DSECertHD">
    <w:name w:val="DSE_CertHD"/>
    <w:link w:val="DSECertHDChar"/>
    <w:semiHidden/>
    <w:rsid w:val="00896367"/>
    <w:pPr>
      <w:spacing w:line="440" w:lineRule="atLeast"/>
    </w:pPr>
    <w:rPr>
      <w:rFonts w:ascii="Arial" w:hAnsi="Arial" w:cs="Arial"/>
      <w:color w:val="798D29"/>
      <w:sz w:val="36"/>
      <w:szCs w:val="24"/>
      <w:lang w:eastAsia="en-US"/>
    </w:rPr>
  </w:style>
  <w:style w:type="character" w:customStyle="1" w:styleId="DSECertHDChar">
    <w:name w:val="DSE_CertHD Char"/>
    <w:link w:val="DSECertHD"/>
    <w:semiHidden/>
    <w:rsid w:val="00896367"/>
    <w:rPr>
      <w:rFonts w:ascii="Arial" w:hAnsi="Arial" w:cs="Arial"/>
      <w:color w:val="798D29"/>
      <w:sz w:val="36"/>
      <w:szCs w:val="24"/>
      <w:lang w:eastAsia="en-US"/>
    </w:rPr>
  </w:style>
  <w:style w:type="paragraph" w:customStyle="1" w:styleId="DSECertHDWhite">
    <w:name w:val="DSE_CertHDWhite"/>
    <w:semiHidden/>
    <w:rsid w:val="00896367"/>
    <w:pPr>
      <w:spacing w:line="440" w:lineRule="atLeast"/>
    </w:pPr>
    <w:rPr>
      <w:rFonts w:ascii="Arial" w:hAnsi="Arial" w:cs="Arial"/>
      <w:color w:val="FFFFFF"/>
      <w:sz w:val="36"/>
      <w:szCs w:val="24"/>
      <w:lang w:eastAsia="en-US"/>
    </w:rPr>
  </w:style>
  <w:style w:type="paragraph" w:customStyle="1" w:styleId="DSECertHE">
    <w:name w:val="DSE_CertHE"/>
    <w:link w:val="DSECertHEChar"/>
    <w:semiHidden/>
    <w:rsid w:val="00896367"/>
    <w:pPr>
      <w:spacing w:line="520" w:lineRule="atLeast"/>
    </w:pPr>
    <w:rPr>
      <w:rFonts w:ascii="Arial" w:hAnsi="Arial" w:cs="Arial"/>
      <w:color w:val="798D29"/>
      <w:sz w:val="32"/>
      <w:szCs w:val="24"/>
      <w:lang w:eastAsia="en-US"/>
    </w:rPr>
  </w:style>
  <w:style w:type="character" w:customStyle="1" w:styleId="DSECertHEChar">
    <w:name w:val="DSE_CertHE Char"/>
    <w:link w:val="DSECertHE"/>
    <w:semiHidden/>
    <w:rsid w:val="00896367"/>
    <w:rPr>
      <w:rFonts w:ascii="Arial" w:hAnsi="Arial" w:cs="Arial"/>
      <w:color w:val="798D29"/>
      <w:sz w:val="32"/>
      <w:szCs w:val="24"/>
      <w:lang w:eastAsia="en-US"/>
    </w:rPr>
  </w:style>
  <w:style w:type="paragraph" w:customStyle="1" w:styleId="DSECertHEWhite">
    <w:name w:val="DSE_CertHEWhite"/>
    <w:semiHidden/>
    <w:rsid w:val="00896367"/>
    <w:pPr>
      <w:spacing w:line="520" w:lineRule="atLeast"/>
    </w:pPr>
    <w:rPr>
      <w:rFonts w:ascii="Arial" w:hAnsi="Arial" w:cs="Arial"/>
      <w:color w:val="FFFFFF"/>
      <w:sz w:val="32"/>
      <w:szCs w:val="24"/>
      <w:lang w:eastAsia="en-US"/>
    </w:rPr>
  </w:style>
  <w:style w:type="paragraph" w:customStyle="1" w:styleId="DSECertYr">
    <w:name w:val="DSE_CertYr"/>
    <w:semiHidden/>
    <w:rsid w:val="00896367"/>
    <w:pPr>
      <w:spacing w:line="1440" w:lineRule="atLeast"/>
    </w:pPr>
    <w:rPr>
      <w:rFonts w:ascii="Arial" w:hAnsi="Arial" w:cs="Arial"/>
      <w:b/>
      <w:color w:val="798D29"/>
      <w:sz w:val="124"/>
      <w:szCs w:val="24"/>
      <w:lang w:eastAsia="en-US"/>
    </w:rPr>
  </w:style>
  <w:style w:type="paragraph" w:customStyle="1" w:styleId="DSEListAlpha">
    <w:name w:val="DSE_ListAlpha"/>
    <w:rsid w:val="00896367"/>
    <w:pPr>
      <w:tabs>
        <w:tab w:val="num" w:pos="284"/>
      </w:tabs>
      <w:spacing w:after="113" w:line="220" w:lineRule="atLeast"/>
      <w:ind w:left="284" w:hanging="284"/>
    </w:pPr>
    <w:rPr>
      <w:rFonts w:ascii="Arial" w:hAnsi="Arial" w:cs="Arial"/>
      <w:sz w:val="18"/>
      <w:szCs w:val="18"/>
      <w:lang w:eastAsia="en-US"/>
    </w:rPr>
  </w:style>
  <w:style w:type="paragraph" w:customStyle="1" w:styleId="DSEHA">
    <w:name w:val="DSE_HA"/>
    <w:next w:val="DSEBody"/>
    <w:link w:val="DSEHAChar"/>
    <w:rsid w:val="00896367"/>
    <w:pPr>
      <w:spacing w:after="600" w:line="460" w:lineRule="atLeast"/>
      <w:outlineLvl w:val="0"/>
    </w:pPr>
    <w:rPr>
      <w:rFonts w:ascii="Arial" w:hAnsi="Arial" w:cs="Arial"/>
      <w:color w:val="798D29"/>
      <w:sz w:val="40"/>
      <w:szCs w:val="24"/>
      <w:lang w:val="en-US" w:eastAsia="en-US"/>
    </w:rPr>
  </w:style>
  <w:style w:type="paragraph" w:customStyle="1" w:styleId="DSEHB">
    <w:name w:val="DSE_HB"/>
    <w:next w:val="DSEBody"/>
    <w:link w:val="DSEHBChar"/>
    <w:rsid w:val="00896367"/>
    <w:pPr>
      <w:spacing w:before="180" w:after="113" w:line="300" w:lineRule="atLeast"/>
      <w:outlineLvl w:val="0"/>
    </w:pPr>
    <w:rPr>
      <w:rFonts w:ascii="Arial" w:hAnsi="Arial" w:cs="Arial"/>
      <w:b/>
      <w:color w:val="798D29"/>
      <w:sz w:val="24"/>
      <w:szCs w:val="24"/>
      <w:lang w:eastAsia="en-US"/>
    </w:rPr>
  </w:style>
  <w:style w:type="paragraph" w:customStyle="1" w:styleId="DSEHC">
    <w:name w:val="DSE_HC"/>
    <w:next w:val="DSEBody"/>
    <w:link w:val="DSEHCChar"/>
    <w:rsid w:val="00896367"/>
    <w:pPr>
      <w:spacing w:before="140" w:after="57" w:line="220" w:lineRule="atLeast"/>
    </w:pPr>
    <w:rPr>
      <w:rFonts w:ascii="Arial" w:hAnsi="Arial" w:cs="Arial"/>
      <w:b/>
      <w:sz w:val="18"/>
      <w:szCs w:val="24"/>
      <w:lang w:eastAsia="en-US"/>
    </w:rPr>
  </w:style>
  <w:style w:type="paragraph" w:customStyle="1" w:styleId="DSEHD">
    <w:name w:val="DSE_HD"/>
    <w:next w:val="DSEBody"/>
    <w:rsid w:val="00896367"/>
    <w:pPr>
      <w:spacing w:before="57" w:after="57" w:line="220" w:lineRule="atLeast"/>
    </w:pPr>
    <w:rPr>
      <w:rFonts w:ascii="Arial" w:hAnsi="Arial" w:cs="Arial"/>
      <w:b/>
      <w:i/>
      <w:sz w:val="18"/>
      <w:szCs w:val="24"/>
      <w:lang w:eastAsia="en-US"/>
    </w:rPr>
  </w:style>
  <w:style w:type="paragraph" w:customStyle="1" w:styleId="DSEPullout">
    <w:name w:val="DSE_Pullout"/>
    <w:rsid w:val="00896367"/>
    <w:pPr>
      <w:spacing w:before="85" w:after="170" w:line="300" w:lineRule="atLeast"/>
    </w:pPr>
    <w:rPr>
      <w:rFonts w:ascii="Arial" w:hAnsi="Arial" w:cs="Arial"/>
      <w:color w:val="798D29"/>
      <w:sz w:val="24"/>
      <w:szCs w:val="24"/>
      <w:lang w:eastAsia="en-US"/>
    </w:rPr>
  </w:style>
  <w:style w:type="paragraph" w:customStyle="1" w:styleId="DSETblBdyC">
    <w:name w:val="DSE_TblBdyC"/>
    <w:rsid w:val="00896367"/>
    <w:pPr>
      <w:spacing w:before="80" w:after="60"/>
      <w:jc w:val="center"/>
    </w:pPr>
    <w:rPr>
      <w:rFonts w:ascii="Arial" w:hAnsi="Arial" w:cs="Arial"/>
      <w:sz w:val="18"/>
      <w:szCs w:val="24"/>
      <w:lang w:eastAsia="en-US"/>
    </w:rPr>
  </w:style>
  <w:style w:type="paragraph" w:customStyle="1" w:styleId="DSETblBdyL">
    <w:name w:val="DSE_TblBdyL"/>
    <w:rsid w:val="00896367"/>
    <w:pPr>
      <w:spacing w:before="80" w:after="60"/>
    </w:pPr>
    <w:rPr>
      <w:rFonts w:ascii="Arial" w:hAnsi="Arial" w:cs="Arial"/>
      <w:sz w:val="18"/>
      <w:szCs w:val="24"/>
      <w:lang w:eastAsia="en-US"/>
    </w:rPr>
  </w:style>
  <w:style w:type="paragraph" w:customStyle="1" w:styleId="DSETblBdyR">
    <w:name w:val="DSE_TblBdyR"/>
    <w:rsid w:val="00896367"/>
    <w:pPr>
      <w:spacing w:before="80" w:after="60"/>
      <w:jc w:val="right"/>
    </w:pPr>
    <w:rPr>
      <w:rFonts w:ascii="Arial" w:hAnsi="Arial" w:cs="Arial"/>
      <w:sz w:val="18"/>
      <w:szCs w:val="24"/>
      <w:lang w:eastAsia="en-US"/>
    </w:rPr>
  </w:style>
  <w:style w:type="paragraph" w:customStyle="1" w:styleId="DSETblHdC">
    <w:name w:val="DSE_TblHdC"/>
    <w:rsid w:val="00896367"/>
    <w:pPr>
      <w:spacing w:before="60" w:after="60" w:line="230" w:lineRule="atLeast"/>
      <w:jc w:val="center"/>
    </w:pPr>
    <w:rPr>
      <w:rFonts w:ascii="Arial" w:hAnsi="Arial" w:cs="Arial"/>
      <w:b/>
      <w:sz w:val="19"/>
      <w:szCs w:val="24"/>
      <w:lang w:eastAsia="en-US"/>
    </w:rPr>
  </w:style>
  <w:style w:type="paragraph" w:customStyle="1" w:styleId="DSETblHdL">
    <w:name w:val="DSE_TblHdL"/>
    <w:rsid w:val="00896367"/>
    <w:pPr>
      <w:spacing w:before="60" w:after="60" w:line="230" w:lineRule="atLeast"/>
    </w:pPr>
    <w:rPr>
      <w:rFonts w:ascii="Arial" w:hAnsi="Arial" w:cs="Arial"/>
      <w:b/>
      <w:sz w:val="19"/>
      <w:szCs w:val="24"/>
      <w:lang w:eastAsia="en-US"/>
    </w:rPr>
  </w:style>
  <w:style w:type="paragraph" w:customStyle="1" w:styleId="DSETblHdR">
    <w:name w:val="DSE_TblHdR"/>
    <w:rsid w:val="00896367"/>
    <w:pPr>
      <w:spacing w:before="60" w:after="60" w:line="230" w:lineRule="atLeast"/>
      <w:jc w:val="right"/>
    </w:pPr>
    <w:rPr>
      <w:rFonts w:ascii="Arial" w:hAnsi="Arial" w:cs="Arial"/>
      <w:b/>
      <w:sz w:val="19"/>
      <w:szCs w:val="24"/>
      <w:lang w:eastAsia="en-US"/>
    </w:rPr>
  </w:style>
  <w:style w:type="paragraph" w:customStyle="1" w:styleId="DSEFooter">
    <w:name w:val="DSE_Footer"/>
    <w:rsid w:val="00896367"/>
    <w:pPr>
      <w:tabs>
        <w:tab w:val="right" w:pos="9639"/>
      </w:tabs>
      <w:jc w:val="center"/>
    </w:pPr>
    <w:rPr>
      <w:rFonts w:ascii="Arial" w:hAnsi="Arial"/>
      <w:sz w:val="14"/>
      <w:szCs w:val="24"/>
      <w:lang w:eastAsia="en-US"/>
    </w:rPr>
  </w:style>
  <w:style w:type="paragraph" w:customStyle="1" w:styleId="DSEHeader">
    <w:name w:val="DSE_Header"/>
    <w:rsid w:val="00896367"/>
    <w:rPr>
      <w:sz w:val="24"/>
      <w:szCs w:val="24"/>
      <w:lang w:eastAsia="en-US"/>
    </w:rPr>
  </w:style>
  <w:style w:type="paragraph" w:customStyle="1" w:styleId="DSEListNum">
    <w:name w:val="DSE_ListNum"/>
    <w:rsid w:val="00896367"/>
    <w:pPr>
      <w:tabs>
        <w:tab w:val="num" w:pos="284"/>
      </w:tabs>
      <w:spacing w:after="113" w:line="220" w:lineRule="atLeast"/>
      <w:ind w:left="284" w:hanging="284"/>
    </w:pPr>
    <w:rPr>
      <w:rFonts w:ascii="Arial" w:hAnsi="Arial" w:cs="Arial"/>
      <w:sz w:val="18"/>
      <w:szCs w:val="18"/>
      <w:lang w:eastAsia="en-US"/>
    </w:rPr>
  </w:style>
  <w:style w:type="character" w:customStyle="1" w:styleId="DSERptPgNum">
    <w:name w:val="DSE_RptPgNum"/>
    <w:rsid w:val="00896367"/>
    <w:rPr>
      <w:color w:val="798D29"/>
    </w:rPr>
  </w:style>
  <w:style w:type="paragraph" w:customStyle="1" w:styleId="DSETOCTitle">
    <w:name w:val="DSE_TOCTitle"/>
    <w:basedOn w:val="DSEHA"/>
    <w:next w:val="DSEBody"/>
    <w:rsid w:val="00896367"/>
  </w:style>
  <w:style w:type="paragraph" w:customStyle="1" w:styleId="DSETableTitle">
    <w:name w:val="DSE_TableTitle"/>
    <w:rsid w:val="00896367"/>
    <w:pPr>
      <w:spacing w:after="120" w:line="220" w:lineRule="atLeast"/>
    </w:pPr>
    <w:rPr>
      <w:rFonts w:ascii="Arial" w:hAnsi="Arial" w:cs="Arial"/>
      <w:b/>
      <w:color w:val="404040"/>
      <w:sz w:val="18"/>
      <w:szCs w:val="18"/>
      <w:lang w:eastAsia="en-US"/>
    </w:rPr>
  </w:style>
  <w:style w:type="character" w:customStyle="1" w:styleId="DSEHAChar">
    <w:name w:val="DSE_HA Char"/>
    <w:link w:val="DSEHA"/>
    <w:rsid w:val="00896367"/>
    <w:rPr>
      <w:rFonts w:ascii="Arial" w:hAnsi="Arial" w:cs="Arial"/>
      <w:color w:val="798D29"/>
      <w:sz w:val="40"/>
      <w:szCs w:val="24"/>
      <w:lang w:val="en-US" w:eastAsia="en-US"/>
    </w:rPr>
  </w:style>
  <w:style w:type="character" w:customStyle="1" w:styleId="DSEHBChar">
    <w:name w:val="DSE_HB Char"/>
    <w:link w:val="DSEHB"/>
    <w:rsid w:val="00896367"/>
    <w:rPr>
      <w:rFonts w:ascii="Arial" w:hAnsi="Arial" w:cs="Arial"/>
      <w:b/>
      <w:color w:val="798D29"/>
      <w:sz w:val="24"/>
      <w:szCs w:val="24"/>
      <w:lang w:eastAsia="en-US"/>
    </w:rPr>
  </w:style>
  <w:style w:type="paragraph" w:customStyle="1" w:styleId="calibrinormal">
    <w:name w:val="calibri normal"/>
    <w:basedOn w:val="Normal"/>
    <w:link w:val="calibrinormalChar"/>
    <w:qFormat/>
    <w:rsid w:val="00896367"/>
    <w:rPr>
      <w:sz w:val="24"/>
      <w:lang w:val="x-none"/>
    </w:rPr>
  </w:style>
  <w:style w:type="paragraph" w:customStyle="1" w:styleId="Arialnormal">
    <w:name w:val="Arial normal"/>
    <w:basedOn w:val="DSEBody"/>
    <w:link w:val="ArialnormalChar"/>
    <w:qFormat/>
    <w:rsid w:val="00896367"/>
  </w:style>
  <w:style w:type="character" w:customStyle="1" w:styleId="calibrinormalChar">
    <w:name w:val="calibri normal Char"/>
    <w:link w:val="calibrinormal"/>
    <w:rsid w:val="00896367"/>
    <w:rPr>
      <w:rFonts w:ascii="Calibri" w:hAnsi="Calibri"/>
      <w:sz w:val="24"/>
      <w:szCs w:val="24"/>
      <w:lang w:val="x-none" w:eastAsia="en-US"/>
    </w:rPr>
  </w:style>
  <w:style w:type="character" w:customStyle="1" w:styleId="ArialnormalChar">
    <w:name w:val="Arial normal Char"/>
    <w:link w:val="Arialnormal"/>
    <w:rsid w:val="00896367"/>
    <w:rPr>
      <w:rFonts w:ascii="Arial" w:hAnsi="Arial" w:cs="Arial"/>
      <w:sz w:val="18"/>
      <w:szCs w:val="24"/>
      <w:lang w:eastAsia="en-US"/>
    </w:rPr>
  </w:style>
  <w:style w:type="paragraph" w:customStyle="1" w:styleId="xl65">
    <w:name w:val="xl65"/>
    <w:basedOn w:val="Normal"/>
    <w:rsid w:val="00896367"/>
    <w:pPr>
      <w:spacing w:before="100" w:beforeAutospacing="1" w:after="100" w:afterAutospacing="1"/>
    </w:pPr>
    <w:rPr>
      <w:rFonts w:ascii="Arial" w:hAnsi="Arial" w:cs="Arial"/>
      <w:b/>
      <w:bCs/>
      <w:sz w:val="24"/>
      <w:lang w:eastAsia="en-AU"/>
    </w:rPr>
  </w:style>
  <w:style w:type="paragraph" w:customStyle="1" w:styleId="xl66">
    <w:name w:val="xl66"/>
    <w:basedOn w:val="Normal"/>
    <w:rsid w:val="00896367"/>
    <w:pPr>
      <w:spacing w:before="100" w:beforeAutospacing="1" w:after="100" w:afterAutospacing="1"/>
      <w:jc w:val="center"/>
    </w:pPr>
    <w:rPr>
      <w:rFonts w:ascii="Arial" w:hAnsi="Arial" w:cs="Arial"/>
      <w:b/>
      <w:bCs/>
      <w:sz w:val="24"/>
      <w:lang w:eastAsia="en-AU"/>
    </w:rPr>
  </w:style>
  <w:style w:type="paragraph" w:customStyle="1" w:styleId="xl67">
    <w:name w:val="xl67"/>
    <w:basedOn w:val="Normal"/>
    <w:rsid w:val="00896367"/>
    <w:pPr>
      <w:pBdr>
        <w:right w:val="single" w:sz="4" w:space="0" w:color="auto"/>
      </w:pBdr>
      <w:spacing w:before="100" w:beforeAutospacing="1" w:after="100" w:afterAutospacing="1"/>
      <w:jc w:val="center"/>
    </w:pPr>
    <w:rPr>
      <w:rFonts w:ascii="Arial" w:hAnsi="Arial" w:cs="Arial"/>
      <w:b/>
      <w:bCs/>
      <w:sz w:val="24"/>
      <w:lang w:eastAsia="en-AU"/>
    </w:rPr>
  </w:style>
  <w:style w:type="paragraph" w:customStyle="1" w:styleId="xl68">
    <w:name w:val="xl68"/>
    <w:basedOn w:val="Normal"/>
    <w:rsid w:val="00896367"/>
    <w:pPr>
      <w:spacing w:before="100" w:beforeAutospacing="1" w:after="100" w:afterAutospacing="1"/>
    </w:pPr>
    <w:rPr>
      <w:rFonts w:ascii="Arial" w:hAnsi="Arial" w:cs="Arial"/>
      <w:sz w:val="24"/>
      <w:lang w:eastAsia="en-AU"/>
    </w:rPr>
  </w:style>
  <w:style w:type="paragraph" w:customStyle="1" w:styleId="xl69">
    <w:name w:val="xl69"/>
    <w:basedOn w:val="Normal"/>
    <w:rsid w:val="00896367"/>
    <w:pPr>
      <w:pBdr>
        <w:right w:val="single" w:sz="4" w:space="0" w:color="auto"/>
      </w:pBdr>
      <w:spacing w:before="100" w:beforeAutospacing="1" w:after="100" w:afterAutospacing="1"/>
    </w:pPr>
    <w:rPr>
      <w:rFonts w:ascii="Arial" w:hAnsi="Arial" w:cs="Arial"/>
      <w:sz w:val="24"/>
      <w:lang w:eastAsia="en-AU"/>
    </w:rPr>
  </w:style>
  <w:style w:type="paragraph" w:customStyle="1" w:styleId="xl70">
    <w:name w:val="xl70"/>
    <w:basedOn w:val="Normal"/>
    <w:rsid w:val="00896367"/>
    <w:pPr>
      <w:spacing w:before="100" w:beforeAutospacing="1" w:after="100" w:afterAutospacing="1"/>
      <w:textAlignment w:val="center"/>
    </w:pPr>
    <w:rPr>
      <w:rFonts w:ascii="Arial" w:hAnsi="Arial" w:cs="Arial"/>
      <w:i/>
      <w:iCs/>
      <w:sz w:val="24"/>
      <w:lang w:eastAsia="en-AU"/>
    </w:rPr>
  </w:style>
  <w:style w:type="paragraph" w:customStyle="1" w:styleId="xl71">
    <w:name w:val="xl71"/>
    <w:basedOn w:val="Normal"/>
    <w:rsid w:val="00896367"/>
    <w:pPr>
      <w:spacing w:before="100" w:beforeAutospacing="1" w:after="100" w:afterAutospacing="1"/>
    </w:pPr>
    <w:rPr>
      <w:rFonts w:ascii="Arial" w:hAnsi="Arial" w:cs="Arial"/>
      <w:i/>
      <w:iCs/>
      <w:sz w:val="24"/>
      <w:lang w:eastAsia="en-AU"/>
    </w:rPr>
  </w:style>
  <w:style w:type="paragraph" w:customStyle="1" w:styleId="xl72">
    <w:name w:val="xl72"/>
    <w:basedOn w:val="Normal"/>
    <w:rsid w:val="00896367"/>
    <w:pPr>
      <w:pBdr>
        <w:right w:val="single" w:sz="4" w:space="0" w:color="auto"/>
      </w:pBdr>
      <w:spacing w:before="100" w:beforeAutospacing="1" w:after="100" w:afterAutospacing="1"/>
    </w:pPr>
    <w:rPr>
      <w:rFonts w:ascii="Arial" w:hAnsi="Arial" w:cs="Arial"/>
      <w:i/>
      <w:iCs/>
      <w:sz w:val="24"/>
      <w:lang w:eastAsia="en-AU"/>
    </w:rPr>
  </w:style>
  <w:style w:type="paragraph" w:customStyle="1" w:styleId="xl73">
    <w:name w:val="xl73"/>
    <w:basedOn w:val="Normal"/>
    <w:rsid w:val="008963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24"/>
      <w:lang w:eastAsia="en-AU"/>
    </w:rPr>
  </w:style>
  <w:style w:type="paragraph" w:customStyle="1" w:styleId="xl74">
    <w:name w:val="xl74"/>
    <w:basedOn w:val="Normal"/>
    <w:rsid w:val="00896367"/>
    <w:pPr>
      <w:shd w:val="clear" w:color="000000" w:fill="D9D9D9"/>
      <w:spacing w:before="100" w:beforeAutospacing="1" w:after="100" w:afterAutospacing="1"/>
    </w:pPr>
    <w:rPr>
      <w:rFonts w:ascii="Arial" w:hAnsi="Arial" w:cs="Arial"/>
      <w:b/>
      <w:bCs/>
      <w:sz w:val="24"/>
      <w:lang w:eastAsia="en-AU"/>
    </w:rPr>
  </w:style>
  <w:style w:type="paragraph" w:customStyle="1" w:styleId="xl75">
    <w:name w:val="xl75"/>
    <w:basedOn w:val="Normal"/>
    <w:rsid w:val="00896367"/>
    <w:pPr>
      <w:shd w:val="clear" w:color="000000" w:fill="D9D9D9"/>
      <w:spacing w:before="100" w:beforeAutospacing="1" w:after="100" w:afterAutospacing="1"/>
    </w:pPr>
    <w:rPr>
      <w:rFonts w:ascii="Arial" w:hAnsi="Arial" w:cs="Arial"/>
      <w:sz w:val="24"/>
      <w:lang w:eastAsia="en-AU"/>
    </w:rPr>
  </w:style>
  <w:style w:type="paragraph" w:customStyle="1" w:styleId="xl76">
    <w:name w:val="xl76"/>
    <w:basedOn w:val="Normal"/>
    <w:rsid w:val="00896367"/>
    <w:pPr>
      <w:shd w:val="clear" w:color="000000" w:fill="D9D9D9"/>
      <w:spacing w:before="100" w:beforeAutospacing="1" w:after="100" w:afterAutospacing="1"/>
    </w:pPr>
    <w:rPr>
      <w:rFonts w:ascii="Times New Roman" w:hAnsi="Times New Roman"/>
      <w:sz w:val="24"/>
      <w:lang w:eastAsia="en-AU"/>
    </w:rPr>
  </w:style>
  <w:style w:type="character" w:customStyle="1" w:styleId="HeaderChar">
    <w:name w:val="Header Char"/>
    <w:link w:val="Header"/>
    <w:uiPriority w:val="99"/>
    <w:rsid w:val="00896367"/>
    <w:rPr>
      <w:rFonts w:ascii="Calibri" w:hAnsi="Calibri"/>
      <w:sz w:val="22"/>
      <w:szCs w:val="24"/>
      <w:lang w:eastAsia="en-US"/>
    </w:rPr>
  </w:style>
  <w:style w:type="character" w:customStyle="1" w:styleId="FooterChar">
    <w:name w:val="Footer Char"/>
    <w:link w:val="Footer"/>
    <w:uiPriority w:val="99"/>
    <w:rsid w:val="00896367"/>
    <w:rPr>
      <w:rFonts w:ascii="Calibri" w:hAnsi="Calibri"/>
      <w:sz w:val="22"/>
      <w:szCs w:val="24"/>
      <w:lang w:eastAsia="en-US"/>
    </w:rPr>
  </w:style>
  <w:style w:type="character" w:customStyle="1" w:styleId="DSEHCChar">
    <w:name w:val="DSE_HC Char"/>
    <w:link w:val="DSEHC"/>
    <w:locked/>
    <w:rsid w:val="00492D83"/>
    <w:rPr>
      <w:rFonts w:ascii="Arial" w:hAnsi="Arial" w:cs="Arial"/>
      <w:b/>
      <w:sz w:val="18"/>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7479112">
      <w:bodyDiv w:val="1"/>
      <w:marLeft w:val="0"/>
      <w:marRight w:val="0"/>
      <w:marTop w:val="0"/>
      <w:marBottom w:val="0"/>
      <w:divBdr>
        <w:top w:val="none" w:sz="0" w:space="0" w:color="auto"/>
        <w:left w:val="none" w:sz="0" w:space="0" w:color="auto"/>
        <w:bottom w:val="none" w:sz="0" w:space="0" w:color="auto"/>
        <w:right w:val="none" w:sz="0" w:space="0" w:color="auto"/>
      </w:divBdr>
    </w:div>
    <w:div w:id="1116407371">
      <w:bodyDiv w:val="1"/>
      <w:marLeft w:val="0"/>
      <w:marRight w:val="0"/>
      <w:marTop w:val="0"/>
      <w:marBottom w:val="0"/>
      <w:divBdr>
        <w:top w:val="none" w:sz="0" w:space="0" w:color="auto"/>
        <w:left w:val="none" w:sz="0" w:space="0" w:color="auto"/>
        <w:bottom w:val="none" w:sz="0" w:space="0" w:color="auto"/>
        <w:right w:val="none" w:sz="0" w:space="0" w:color="auto"/>
      </w:divBdr>
    </w:div>
    <w:div w:id="122332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header" Target="header2.xml"/><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header" Target="header3.xml"/><Relationship Id="rId34" Type="http://schemas.openxmlformats.org/officeDocument/2006/relationships/header" Target="header5.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www.delwp.vic.gov.au" TargetMode="External"/><Relationship Id="rId25" Type="http://schemas.openxmlformats.org/officeDocument/2006/relationships/image" Target="media/image7.png"/><Relationship Id="rId33"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hyperlink" Target="http://www.relayservice.com.au" TargetMode="External"/><Relationship Id="rId20" Type="http://schemas.openxmlformats.org/officeDocument/2006/relationships/footer" Target="footer4.xml"/><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6.jpg"/><Relationship Id="rId32" Type="http://schemas.openxmlformats.org/officeDocument/2006/relationships/hyperlink" Target="http://www.R-project.org/" TargetMode="Externa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mailto:customer.service@delwp.vic.gov.au" TargetMode="External"/><Relationship Id="rId23" Type="http://schemas.openxmlformats.org/officeDocument/2006/relationships/image" Target="media/image5.jpeg"/><Relationship Id="rId28" Type="http://schemas.openxmlformats.org/officeDocument/2006/relationships/image" Target="media/image10.png"/><Relationship Id="rId36"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footer" Target="footer3.xml"/><Relationship Id="rId31" Type="http://schemas.openxmlformats.org/officeDocument/2006/relationships/hyperlink" Target="http://en.wikipedia.org/wiki/Machine_Learning_(journal)"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creativecommons.org/licenses/by/3.0/au/deed.en" TargetMode="External"/><Relationship Id="rId22" Type="http://schemas.openxmlformats.org/officeDocument/2006/relationships/footer" Target="footer5.xml"/><Relationship Id="rId27" Type="http://schemas.openxmlformats.org/officeDocument/2006/relationships/image" Target="media/image9.png"/><Relationship Id="rId30" Type="http://schemas.openxmlformats.org/officeDocument/2006/relationships/footer" Target="footer6.xml"/><Relationship Id="rId35" Type="http://schemas.openxmlformats.org/officeDocument/2006/relationships/footer" Target="footer7.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14\AppData\Local\Temp\Temp1_DEPI%20Edits%20v1-sean-20130613.zip\Report%20DEP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7F0844-D31E-4AAD-B665-AAE6753CC8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DEPI.dotx</Template>
  <TotalTime>0</TotalTime>
  <Pages>33</Pages>
  <Words>8944</Words>
  <Characters>92937</Characters>
  <Application>Microsoft Office Word</Application>
  <DocSecurity>0</DocSecurity>
  <Lines>774</Lines>
  <Paragraphs>203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101678</CharactersWithSpaces>
  <SharedDoc>false</SharedDoc>
  <HLinks>
    <vt:vector size="36" baseType="variant">
      <vt:variant>
        <vt:i4>1703997</vt:i4>
      </vt:variant>
      <vt:variant>
        <vt:i4>20</vt:i4>
      </vt:variant>
      <vt:variant>
        <vt:i4>0</vt:i4>
      </vt:variant>
      <vt:variant>
        <vt:i4>5</vt:i4>
      </vt:variant>
      <vt:variant>
        <vt:lpwstr/>
      </vt:variant>
      <vt:variant>
        <vt:lpwstr>_Toc358825452</vt:lpwstr>
      </vt:variant>
      <vt:variant>
        <vt:i4>1703997</vt:i4>
      </vt:variant>
      <vt:variant>
        <vt:i4>14</vt:i4>
      </vt:variant>
      <vt:variant>
        <vt:i4>0</vt:i4>
      </vt:variant>
      <vt:variant>
        <vt:i4>5</vt:i4>
      </vt:variant>
      <vt:variant>
        <vt:lpwstr/>
      </vt:variant>
      <vt:variant>
        <vt:lpwstr>_Toc358825451</vt:lpwstr>
      </vt:variant>
      <vt:variant>
        <vt:i4>1638431</vt:i4>
      </vt:variant>
      <vt:variant>
        <vt:i4>9</vt:i4>
      </vt:variant>
      <vt:variant>
        <vt:i4>0</vt:i4>
      </vt:variant>
      <vt:variant>
        <vt:i4>5</vt:i4>
      </vt:variant>
      <vt:variant>
        <vt:lpwstr>http://www.delwp.vic.gov.au/</vt:lpwstr>
      </vt:variant>
      <vt:variant>
        <vt:lpwstr/>
      </vt:variant>
      <vt:variant>
        <vt:i4>2490422</vt:i4>
      </vt:variant>
      <vt:variant>
        <vt:i4>6</vt:i4>
      </vt:variant>
      <vt:variant>
        <vt:i4>0</vt:i4>
      </vt:variant>
      <vt:variant>
        <vt:i4>5</vt:i4>
      </vt:variant>
      <vt:variant>
        <vt:lpwstr>http://www.relayservice.com.au/</vt:lpwstr>
      </vt:variant>
      <vt:variant>
        <vt:lpwstr/>
      </vt:variant>
      <vt:variant>
        <vt:i4>2687044</vt:i4>
      </vt:variant>
      <vt:variant>
        <vt:i4>3</vt:i4>
      </vt:variant>
      <vt:variant>
        <vt:i4>0</vt:i4>
      </vt:variant>
      <vt:variant>
        <vt:i4>5</vt:i4>
      </vt:variant>
      <vt:variant>
        <vt:lpwstr>mailto:customer.service@delwp.vic.gov.au</vt:lpwstr>
      </vt:variant>
      <vt:variant>
        <vt:lpwstr/>
      </vt:variant>
      <vt:variant>
        <vt:i4>5111827</vt:i4>
      </vt:variant>
      <vt:variant>
        <vt:i4>0</vt:i4>
      </vt:variant>
      <vt:variant>
        <vt:i4>0</vt:i4>
      </vt:variant>
      <vt:variant>
        <vt:i4>5</vt:i4>
      </vt:variant>
      <vt:variant>
        <vt:lpwstr>http://creativecommons.org/licenses/by/3.0/au/deed.en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2016-02-12T01:42:00Z</dcterms:created>
  <dcterms:modified xsi:type="dcterms:W3CDTF">2016-02-15T23:56:00Z</dcterms:modified>
</cp:coreProperties>
</file>